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Grigliatabella"/>
        <w:tblW w:w="15982" w:type="dxa"/>
        <w:tblLayout w:type="fixed"/>
        <w:tblLook w:val="01E0" w:firstRow="1" w:lastRow="1" w:firstColumn="1" w:lastColumn="1" w:noHBand="0" w:noVBand="0"/>
      </w:tblPr>
      <w:tblGrid>
        <w:gridCol w:w="467"/>
        <w:gridCol w:w="3239"/>
        <w:gridCol w:w="1106"/>
        <w:gridCol w:w="1119"/>
        <w:gridCol w:w="1120"/>
        <w:gridCol w:w="1120"/>
        <w:gridCol w:w="1120"/>
        <w:gridCol w:w="1120"/>
        <w:gridCol w:w="1105"/>
        <w:gridCol w:w="1120"/>
        <w:gridCol w:w="1120"/>
        <w:gridCol w:w="1106"/>
        <w:gridCol w:w="1120"/>
      </w:tblGrid>
      <w:tr w:rsidR="00F85BB3" w:rsidRPr="00F81F64">
        <w:trPr>
          <w:cantSplit/>
          <w:trHeight w:val="905"/>
          <w:tblHeader/>
        </w:trPr>
        <w:tc>
          <w:tcPr>
            <w:tcW w:w="3708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F85BB3" w:rsidRPr="00F81F64" w:rsidRDefault="004D2199" w:rsidP="00F81F64">
            <w:pPr>
              <w:jc w:val="center"/>
              <w:rPr>
                <w:b/>
                <w:sz w:val="11"/>
                <w:szCs w:val="11"/>
              </w:rPr>
            </w:pPr>
            <w:bookmarkStart w:id="0" w:name="_GoBack"/>
            <w:bookmarkEnd w:id="0"/>
            <w:r w:rsidRPr="00F81F64">
              <w:rPr>
                <w:b/>
                <w:sz w:val="11"/>
                <w:szCs w:val="11"/>
              </w:rPr>
              <w:t>MISSIONI E PROGRAMMI/MACROAGGREGATI</w:t>
            </w:r>
          </w:p>
        </w:tc>
        <w:tc>
          <w:tcPr>
            <w:tcW w:w="1104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F85BB3" w:rsidRPr="00F81F64" w:rsidRDefault="004D2199" w:rsidP="00F81F64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sz w:val="11"/>
                <w:szCs w:val="11"/>
              </w:rPr>
              <w:t>Tributi in conto capitale a carico dell’ente</w:t>
            </w:r>
          </w:p>
        </w:tc>
        <w:tc>
          <w:tcPr>
            <w:tcW w:w="1119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F85BB3" w:rsidRDefault="004D2199" w:rsidP="00F81F64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sz w:val="11"/>
                <w:szCs w:val="11"/>
              </w:rPr>
              <w:t>Investimenti</w:t>
            </w:r>
          </w:p>
          <w:p w:rsidR="00F85BB3" w:rsidRPr="00F81F64" w:rsidRDefault="004D2199" w:rsidP="00F81F64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sz w:val="11"/>
                <w:szCs w:val="11"/>
              </w:rPr>
              <w:t>fissi lordi</w:t>
            </w:r>
            <w:r>
              <w:rPr>
                <w:b/>
                <w:sz w:val="11"/>
                <w:szCs w:val="11"/>
              </w:rPr>
              <w:t xml:space="preserve"> e acquisto di terreni</w:t>
            </w:r>
          </w:p>
        </w:tc>
        <w:tc>
          <w:tcPr>
            <w:tcW w:w="112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F85BB3" w:rsidRDefault="004D2199" w:rsidP="00F81F64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sz w:val="11"/>
                <w:szCs w:val="11"/>
              </w:rPr>
              <w:t>Contributi agli</w:t>
            </w:r>
          </w:p>
          <w:p w:rsidR="00F85BB3" w:rsidRPr="00F81F64" w:rsidRDefault="004D2199" w:rsidP="00F81F64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sz w:val="11"/>
                <w:szCs w:val="11"/>
              </w:rPr>
              <w:t>investimenti</w:t>
            </w:r>
          </w:p>
        </w:tc>
        <w:tc>
          <w:tcPr>
            <w:tcW w:w="112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F85BB3" w:rsidRDefault="004D2199" w:rsidP="00F81F64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sz w:val="11"/>
                <w:szCs w:val="11"/>
              </w:rPr>
              <w:t>Altri t</w:t>
            </w:r>
            <w:r>
              <w:rPr>
                <w:b/>
                <w:sz w:val="11"/>
                <w:szCs w:val="11"/>
              </w:rPr>
              <w:t>rasferimenti</w:t>
            </w:r>
          </w:p>
          <w:p w:rsidR="00F85BB3" w:rsidRDefault="004D2199" w:rsidP="00F81F64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sz w:val="11"/>
                <w:szCs w:val="11"/>
              </w:rPr>
              <w:t>in conto</w:t>
            </w:r>
          </w:p>
          <w:p w:rsidR="00F85BB3" w:rsidRPr="00F81F64" w:rsidRDefault="004D2199" w:rsidP="00F81F64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sz w:val="11"/>
                <w:szCs w:val="11"/>
              </w:rPr>
              <w:t>capitale</w:t>
            </w:r>
          </w:p>
        </w:tc>
        <w:tc>
          <w:tcPr>
            <w:tcW w:w="112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F85BB3" w:rsidRDefault="004D2199" w:rsidP="00F81F64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sz w:val="11"/>
                <w:szCs w:val="11"/>
              </w:rPr>
              <w:t>Altre spese in</w:t>
            </w:r>
          </w:p>
          <w:p w:rsidR="00F85BB3" w:rsidRPr="00F81F64" w:rsidRDefault="004D2199" w:rsidP="00F81F64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sz w:val="11"/>
                <w:szCs w:val="11"/>
              </w:rPr>
              <w:t>conto capitale</w:t>
            </w:r>
          </w:p>
        </w:tc>
        <w:tc>
          <w:tcPr>
            <w:tcW w:w="1120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F85BB3" w:rsidRDefault="004D2199" w:rsidP="00F81F64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sz w:val="11"/>
                <w:szCs w:val="11"/>
              </w:rPr>
              <w:t>Totale</w:t>
            </w:r>
          </w:p>
          <w:p w:rsidR="00F85BB3" w:rsidRPr="00F81F64" w:rsidRDefault="004D2199" w:rsidP="00F81F64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sz w:val="11"/>
                <w:szCs w:val="11"/>
              </w:rPr>
              <w:t>SPESE IN CONTO CAPITALE</w:t>
            </w:r>
          </w:p>
        </w:tc>
        <w:tc>
          <w:tcPr>
            <w:tcW w:w="110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F85BB3" w:rsidRDefault="004D2199" w:rsidP="00F81F64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sz w:val="11"/>
                <w:szCs w:val="11"/>
              </w:rPr>
              <w:t>Acquisizione</w:t>
            </w:r>
          </w:p>
          <w:p w:rsidR="00F85BB3" w:rsidRPr="00F81F64" w:rsidRDefault="004D2199" w:rsidP="00F81F64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sz w:val="11"/>
                <w:szCs w:val="11"/>
              </w:rPr>
              <w:t>di attività finanziarie</w:t>
            </w:r>
          </w:p>
        </w:tc>
        <w:tc>
          <w:tcPr>
            <w:tcW w:w="112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F85BB3" w:rsidRPr="00F85BB3" w:rsidRDefault="004D2199" w:rsidP="00F81F64">
            <w:pPr>
              <w:jc w:val="center"/>
              <w:rPr>
                <w:b/>
                <w:sz w:val="11"/>
                <w:szCs w:val="11"/>
              </w:rPr>
            </w:pPr>
            <w:r w:rsidRPr="00F85BB3">
              <w:rPr>
                <w:b/>
                <w:sz w:val="11"/>
                <w:szCs w:val="11"/>
              </w:rPr>
              <w:t>Concessione crediti di breve termine</w:t>
            </w:r>
          </w:p>
        </w:tc>
        <w:tc>
          <w:tcPr>
            <w:tcW w:w="112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F85BB3" w:rsidRPr="00F85BB3" w:rsidRDefault="004D2199" w:rsidP="00372CCF">
            <w:pPr>
              <w:jc w:val="center"/>
              <w:rPr>
                <w:b/>
                <w:sz w:val="11"/>
                <w:szCs w:val="11"/>
              </w:rPr>
            </w:pPr>
            <w:r w:rsidRPr="00F85BB3">
              <w:rPr>
                <w:b/>
                <w:sz w:val="11"/>
                <w:szCs w:val="11"/>
              </w:rPr>
              <w:t>Concessione crediti di medio - lungo termine</w:t>
            </w:r>
          </w:p>
        </w:tc>
        <w:tc>
          <w:tcPr>
            <w:tcW w:w="110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F85BB3" w:rsidRDefault="004D2199" w:rsidP="00F81F64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sz w:val="11"/>
                <w:szCs w:val="11"/>
              </w:rPr>
              <w:t>Altre spese</w:t>
            </w:r>
          </w:p>
          <w:p w:rsidR="00F85BB3" w:rsidRDefault="004D2199" w:rsidP="00F81F64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sz w:val="11"/>
                <w:szCs w:val="11"/>
              </w:rPr>
              <w:t>per incremento</w:t>
            </w:r>
          </w:p>
          <w:p w:rsidR="00F85BB3" w:rsidRDefault="004D2199" w:rsidP="00F81F64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sz w:val="11"/>
                <w:szCs w:val="11"/>
              </w:rPr>
              <w:t>di attività</w:t>
            </w:r>
          </w:p>
          <w:p w:rsidR="00F85BB3" w:rsidRPr="00F81F64" w:rsidRDefault="004D2199" w:rsidP="00F81F64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sz w:val="11"/>
                <w:szCs w:val="11"/>
              </w:rPr>
              <w:t>finanziarie</w:t>
            </w:r>
          </w:p>
        </w:tc>
        <w:tc>
          <w:tcPr>
            <w:tcW w:w="1120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F85BB3" w:rsidRDefault="004D2199" w:rsidP="00F81F64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sz w:val="11"/>
                <w:szCs w:val="11"/>
              </w:rPr>
              <w:t>Totale</w:t>
            </w:r>
          </w:p>
          <w:p w:rsidR="00F85BB3" w:rsidRPr="00F81F64" w:rsidRDefault="004D2199" w:rsidP="00F81F64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sz w:val="11"/>
                <w:szCs w:val="11"/>
              </w:rPr>
              <w:t>SPESE PER INCREMENTO DI ATTIVITA’ FINANZIARIE</w:t>
            </w:r>
          </w:p>
        </w:tc>
      </w:tr>
      <w:tr w:rsidR="00F85BB3" w:rsidRPr="00F81F64">
        <w:trPr>
          <w:cantSplit/>
          <w:trHeight w:val="369"/>
          <w:tblHeader/>
        </w:trPr>
        <w:tc>
          <w:tcPr>
            <w:tcW w:w="4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F85BB3" w:rsidRPr="00F81F64" w:rsidRDefault="004D2199" w:rsidP="00F81F64">
            <w:pPr>
              <w:jc w:val="center"/>
              <w:rPr>
                <w:b/>
                <w:sz w:val="11"/>
                <w:szCs w:val="11"/>
              </w:rPr>
            </w:pPr>
          </w:p>
        </w:tc>
        <w:tc>
          <w:tcPr>
            <w:tcW w:w="324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F85BB3" w:rsidRPr="00F81F64" w:rsidRDefault="004D2199" w:rsidP="00F81F64">
            <w:pPr>
              <w:jc w:val="center"/>
              <w:rPr>
                <w:b/>
                <w:sz w:val="11"/>
                <w:szCs w:val="11"/>
              </w:rPr>
            </w:pPr>
          </w:p>
        </w:tc>
        <w:tc>
          <w:tcPr>
            <w:tcW w:w="1104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F85BB3" w:rsidRPr="00F81F64" w:rsidRDefault="004D2199" w:rsidP="00F81F64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sz w:val="11"/>
                <w:szCs w:val="11"/>
              </w:rPr>
              <w:t>201</w:t>
            </w:r>
          </w:p>
        </w:tc>
        <w:tc>
          <w:tcPr>
            <w:tcW w:w="1119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F85BB3" w:rsidRPr="00F81F64" w:rsidRDefault="004D2199" w:rsidP="00F81F64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sz w:val="11"/>
                <w:szCs w:val="11"/>
              </w:rPr>
              <w:t>202</w:t>
            </w:r>
          </w:p>
        </w:tc>
        <w:tc>
          <w:tcPr>
            <w:tcW w:w="112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F85BB3" w:rsidRPr="00F81F64" w:rsidRDefault="004D2199" w:rsidP="00F81F64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sz w:val="11"/>
                <w:szCs w:val="11"/>
              </w:rPr>
              <w:t>203</w:t>
            </w:r>
          </w:p>
        </w:tc>
        <w:tc>
          <w:tcPr>
            <w:tcW w:w="112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F85BB3" w:rsidRPr="00F81F64" w:rsidRDefault="004D2199" w:rsidP="00F81F64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sz w:val="11"/>
                <w:szCs w:val="11"/>
              </w:rPr>
              <w:t>204</w:t>
            </w:r>
          </w:p>
        </w:tc>
        <w:tc>
          <w:tcPr>
            <w:tcW w:w="112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F85BB3" w:rsidRPr="00F81F64" w:rsidRDefault="004D2199" w:rsidP="00F81F64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sz w:val="11"/>
                <w:szCs w:val="11"/>
              </w:rPr>
              <w:t>205</w:t>
            </w:r>
          </w:p>
        </w:tc>
        <w:tc>
          <w:tcPr>
            <w:tcW w:w="1120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F85BB3" w:rsidRPr="00F81F64" w:rsidRDefault="004D2199" w:rsidP="00F81F64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sz w:val="11"/>
                <w:szCs w:val="11"/>
              </w:rPr>
              <w:t>200</w:t>
            </w:r>
          </w:p>
        </w:tc>
        <w:tc>
          <w:tcPr>
            <w:tcW w:w="110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F85BB3" w:rsidRPr="00F81F64" w:rsidRDefault="004D2199" w:rsidP="00F81F64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sz w:val="11"/>
                <w:szCs w:val="11"/>
              </w:rPr>
              <w:t>301</w:t>
            </w:r>
          </w:p>
        </w:tc>
        <w:tc>
          <w:tcPr>
            <w:tcW w:w="112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F85BB3" w:rsidRPr="00F81F64" w:rsidRDefault="004D2199" w:rsidP="00372CCF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sz w:val="11"/>
                <w:szCs w:val="11"/>
              </w:rPr>
              <w:t>302</w:t>
            </w:r>
          </w:p>
        </w:tc>
        <w:tc>
          <w:tcPr>
            <w:tcW w:w="112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F85BB3" w:rsidRPr="00F81F64" w:rsidRDefault="004D2199" w:rsidP="00F81F64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sz w:val="11"/>
                <w:szCs w:val="11"/>
              </w:rPr>
              <w:t>303</w:t>
            </w:r>
          </w:p>
        </w:tc>
        <w:tc>
          <w:tcPr>
            <w:tcW w:w="110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F85BB3" w:rsidRPr="00F81F64" w:rsidRDefault="004D2199" w:rsidP="00F81F64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sz w:val="11"/>
                <w:szCs w:val="11"/>
              </w:rPr>
              <w:t>304</w:t>
            </w:r>
          </w:p>
        </w:tc>
        <w:tc>
          <w:tcPr>
            <w:tcW w:w="1120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F85BB3" w:rsidRPr="00F81F64" w:rsidRDefault="004D2199" w:rsidP="00F81F64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sz w:val="11"/>
                <w:szCs w:val="11"/>
              </w:rPr>
              <w:t>300</w:t>
            </w:r>
          </w:p>
        </w:tc>
      </w:tr>
      <w:tr w:rsidR="00CA1BBA" w:rsidRPr="00F81F64">
        <w:trPr>
          <w:cantSplit/>
          <w:trHeight w:val="288"/>
        </w:trPr>
        <w:tc>
          <w:tcPr>
            <w:tcW w:w="468" w:type="dxa"/>
            <w:tcBorders>
              <w:top w:val="double" w:sz="4" w:space="0" w:color="auto"/>
              <w:left w:val="double" w:sz="4" w:space="0" w:color="auto"/>
              <w:bottom w:val="nil"/>
            </w:tcBorders>
          </w:tcPr>
          <w:p w:rsidR="00CA1BBA" w:rsidRPr="004D78FD" w:rsidRDefault="004D2199" w:rsidP="005B5DE2">
            <w:pPr>
              <w:jc w:val="center"/>
              <w:rPr>
                <w:b/>
                <w:sz w:val="6"/>
                <w:szCs w:val="6"/>
              </w:rPr>
            </w:pPr>
          </w:p>
          <w:p w:rsidR="00CA1BBA" w:rsidRPr="00F81F64" w:rsidRDefault="004D2199" w:rsidP="005B5DE2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01</w:t>
            </w:r>
          </w:p>
        </w:tc>
        <w:tc>
          <w:tcPr>
            <w:tcW w:w="3238" w:type="dxa"/>
            <w:tcBorders>
              <w:top w:val="double" w:sz="4" w:space="0" w:color="auto"/>
              <w:bottom w:val="nil"/>
            </w:tcBorders>
          </w:tcPr>
          <w:p w:rsidR="00CA1BBA" w:rsidRPr="004D78FD" w:rsidRDefault="004D2199" w:rsidP="00CA5899">
            <w:pPr>
              <w:rPr>
                <w:b/>
                <w:sz w:val="6"/>
                <w:szCs w:val="6"/>
              </w:rPr>
            </w:pPr>
          </w:p>
          <w:p w:rsidR="00CA1BBA" w:rsidRDefault="004D2199" w:rsidP="00CA5899">
            <w:pPr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Missione 1 - SERVIZI ISTITUZIONALI, GENERALI E DI GESTIONE</w:t>
            </w:r>
          </w:p>
          <w:p w:rsidR="00CA1BBA" w:rsidRPr="001B1FC3" w:rsidRDefault="004D2199" w:rsidP="00CA5899">
            <w:pPr>
              <w:rPr>
                <w:b/>
                <w:sz w:val="6"/>
                <w:szCs w:val="6"/>
              </w:rPr>
            </w:pPr>
          </w:p>
        </w:tc>
        <w:tc>
          <w:tcPr>
            <w:tcW w:w="1106" w:type="dxa"/>
            <w:tcBorders>
              <w:top w:val="double" w:sz="4" w:space="0" w:color="auto"/>
              <w:bottom w:val="nil"/>
            </w:tcBorders>
          </w:tcPr>
          <w:p w:rsidR="00CA1BBA" w:rsidRPr="00F81F64" w:rsidRDefault="004D2199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9" w:type="dxa"/>
            <w:tcBorders>
              <w:top w:val="double" w:sz="4" w:space="0" w:color="auto"/>
              <w:bottom w:val="nil"/>
            </w:tcBorders>
          </w:tcPr>
          <w:p w:rsidR="00CA1BBA" w:rsidRPr="00F81F64" w:rsidRDefault="004D2199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</w:tcBorders>
          </w:tcPr>
          <w:p w:rsidR="00CA1BBA" w:rsidRPr="00F81F64" w:rsidRDefault="004D2199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</w:tcBorders>
          </w:tcPr>
          <w:p w:rsidR="00CA1BBA" w:rsidRPr="00F81F64" w:rsidRDefault="004D2199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</w:tcBorders>
          </w:tcPr>
          <w:p w:rsidR="00CA1BBA" w:rsidRPr="00F81F64" w:rsidRDefault="004D2199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  <w:right w:val="double" w:sz="4" w:space="0" w:color="auto"/>
            </w:tcBorders>
          </w:tcPr>
          <w:p w:rsidR="00CA1BBA" w:rsidRPr="00F81F64" w:rsidRDefault="004D2199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05" w:type="dxa"/>
            <w:tcBorders>
              <w:top w:val="double" w:sz="4" w:space="0" w:color="auto"/>
              <w:left w:val="double" w:sz="4" w:space="0" w:color="auto"/>
              <w:bottom w:val="nil"/>
            </w:tcBorders>
          </w:tcPr>
          <w:p w:rsidR="00CA1BBA" w:rsidRPr="00F81F64" w:rsidRDefault="004D2199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</w:tcBorders>
          </w:tcPr>
          <w:p w:rsidR="00CA1BBA" w:rsidRPr="00F81F64" w:rsidRDefault="004D2199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</w:tcBorders>
          </w:tcPr>
          <w:p w:rsidR="00CA1BBA" w:rsidRPr="00F81F64" w:rsidRDefault="004D2199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06" w:type="dxa"/>
            <w:tcBorders>
              <w:top w:val="double" w:sz="4" w:space="0" w:color="auto"/>
              <w:bottom w:val="nil"/>
            </w:tcBorders>
          </w:tcPr>
          <w:p w:rsidR="00CA1BBA" w:rsidRPr="00F81F64" w:rsidRDefault="004D2199" w:rsidP="00E429DE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  <w:right w:val="double" w:sz="4" w:space="0" w:color="auto"/>
            </w:tcBorders>
          </w:tcPr>
          <w:p w:rsidR="00CA1BBA" w:rsidRPr="00F81F64" w:rsidRDefault="004D2199" w:rsidP="005B5DE2">
            <w:pPr>
              <w:jc w:val="right"/>
              <w:rPr>
                <w:b/>
                <w:sz w:val="11"/>
                <w:szCs w:val="11"/>
              </w:rPr>
            </w:pPr>
          </w:p>
        </w:tc>
      </w:tr>
      <w:tr w:rsidR="0076173B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4D2199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01</w:t>
            </w:r>
          </w:p>
        </w:tc>
        <w:tc>
          <w:tcPr>
            <w:tcW w:w="3238" w:type="dxa"/>
            <w:tcBorders>
              <w:top w:val="nil"/>
              <w:bottom w:val="nil"/>
            </w:tcBorders>
          </w:tcPr>
          <w:p w:rsidR="0076173B" w:rsidRDefault="004D2199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ORGANI ISTITUZIONALI</w:t>
            </w:r>
          </w:p>
          <w:p w:rsidR="0076173B" w:rsidRPr="0048559A" w:rsidRDefault="004D2199" w:rsidP="00CA5899">
            <w:pPr>
              <w:rPr>
                <w:sz w:val="6"/>
                <w:szCs w:val="6"/>
              </w:rPr>
            </w:pP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9" w:type="dxa"/>
            <w:tcBorders>
              <w:top w:val="nil"/>
              <w:bottom w:val="nil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5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4D2199" w:rsidP="00C61270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76173B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4D2199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02</w:t>
            </w:r>
          </w:p>
        </w:tc>
        <w:tc>
          <w:tcPr>
            <w:tcW w:w="3238" w:type="dxa"/>
            <w:tcBorders>
              <w:top w:val="nil"/>
              <w:bottom w:val="nil"/>
            </w:tcBorders>
          </w:tcPr>
          <w:p w:rsidR="0076173B" w:rsidRDefault="004D2199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SEGRETERIA GENERALE</w:t>
            </w:r>
          </w:p>
          <w:p w:rsidR="0076173B" w:rsidRPr="0048559A" w:rsidRDefault="004D2199" w:rsidP="00CA5899">
            <w:pPr>
              <w:rPr>
                <w:sz w:val="6"/>
                <w:szCs w:val="6"/>
              </w:rPr>
            </w:pP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9" w:type="dxa"/>
            <w:tcBorders>
              <w:top w:val="nil"/>
              <w:bottom w:val="nil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5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4D2199" w:rsidP="00C61270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76173B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4D2199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03</w:t>
            </w:r>
          </w:p>
        </w:tc>
        <w:tc>
          <w:tcPr>
            <w:tcW w:w="3238" w:type="dxa"/>
            <w:tcBorders>
              <w:top w:val="nil"/>
              <w:bottom w:val="nil"/>
            </w:tcBorders>
          </w:tcPr>
          <w:p w:rsidR="0076173B" w:rsidRDefault="004D2199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GESTIONE ECONOMICA, FINANZIARIA, PROGRAMMAZIONE E PROVVEDITORATO</w:t>
            </w:r>
          </w:p>
          <w:p w:rsidR="0076173B" w:rsidRPr="0048559A" w:rsidRDefault="004D2199" w:rsidP="00CA5899">
            <w:pPr>
              <w:rPr>
                <w:sz w:val="6"/>
                <w:szCs w:val="6"/>
              </w:rPr>
            </w:pP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9" w:type="dxa"/>
            <w:tcBorders>
              <w:top w:val="nil"/>
              <w:bottom w:val="nil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5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4D2199" w:rsidP="00C61270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76173B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4D2199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04</w:t>
            </w:r>
          </w:p>
        </w:tc>
        <w:tc>
          <w:tcPr>
            <w:tcW w:w="3238" w:type="dxa"/>
            <w:tcBorders>
              <w:top w:val="nil"/>
              <w:bottom w:val="nil"/>
            </w:tcBorders>
          </w:tcPr>
          <w:p w:rsidR="0076173B" w:rsidRDefault="004D2199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GESTIONE DELLE ENTRATE TRIBUTARIE E SERVIZI FISCALI</w:t>
            </w:r>
          </w:p>
          <w:p w:rsidR="0076173B" w:rsidRPr="0048559A" w:rsidRDefault="004D2199" w:rsidP="00CA5899">
            <w:pPr>
              <w:rPr>
                <w:sz w:val="6"/>
                <w:szCs w:val="6"/>
              </w:rPr>
            </w:pP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9" w:type="dxa"/>
            <w:tcBorders>
              <w:top w:val="nil"/>
              <w:bottom w:val="nil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5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4D2199" w:rsidP="00C61270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76173B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4D2199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05</w:t>
            </w:r>
          </w:p>
        </w:tc>
        <w:tc>
          <w:tcPr>
            <w:tcW w:w="3238" w:type="dxa"/>
            <w:tcBorders>
              <w:top w:val="nil"/>
              <w:bottom w:val="nil"/>
            </w:tcBorders>
          </w:tcPr>
          <w:p w:rsidR="0076173B" w:rsidRDefault="004D2199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GESTIONE DEI BENI DEMANIALI E PATRIMONIALI</w:t>
            </w:r>
          </w:p>
          <w:p w:rsidR="0076173B" w:rsidRPr="0048559A" w:rsidRDefault="004D2199" w:rsidP="00CA5899">
            <w:pPr>
              <w:rPr>
                <w:sz w:val="6"/>
                <w:szCs w:val="6"/>
              </w:rPr>
            </w:pP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9" w:type="dxa"/>
            <w:tcBorders>
              <w:top w:val="nil"/>
              <w:bottom w:val="nil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10.000,00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10.000,00</w:t>
            </w:r>
          </w:p>
        </w:tc>
        <w:tc>
          <w:tcPr>
            <w:tcW w:w="1105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4D2199" w:rsidP="00C61270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76173B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4D2199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06</w:t>
            </w:r>
          </w:p>
        </w:tc>
        <w:tc>
          <w:tcPr>
            <w:tcW w:w="3238" w:type="dxa"/>
            <w:tcBorders>
              <w:top w:val="nil"/>
              <w:bottom w:val="nil"/>
            </w:tcBorders>
          </w:tcPr>
          <w:p w:rsidR="0076173B" w:rsidRDefault="004D2199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UFFICIO TECNICO</w:t>
            </w:r>
          </w:p>
          <w:p w:rsidR="0076173B" w:rsidRPr="0048559A" w:rsidRDefault="004D2199" w:rsidP="00CA5899">
            <w:pPr>
              <w:rPr>
                <w:sz w:val="6"/>
                <w:szCs w:val="6"/>
              </w:rPr>
            </w:pP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9" w:type="dxa"/>
            <w:tcBorders>
              <w:top w:val="nil"/>
              <w:bottom w:val="nil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5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4D2199" w:rsidP="00C61270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76173B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4D2199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07</w:t>
            </w:r>
          </w:p>
        </w:tc>
        <w:tc>
          <w:tcPr>
            <w:tcW w:w="3238" w:type="dxa"/>
            <w:tcBorders>
              <w:top w:val="nil"/>
              <w:bottom w:val="nil"/>
            </w:tcBorders>
          </w:tcPr>
          <w:p w:rsidR="0076173B" w:rsidRDefault="004D2199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SERVIZIO ELETTORALE E CONSULTAZIONI POPOLARI - ANAGRAFE E STATO CIVILE</w:t>
            </w:r>
          </w:p>
          <w:p w:rsidR="0076173B" w:rsidRPr="0048559A" w:rsidRDefault="004D2199" w:rsidP="00CA5899">
            <w:pPr>
              <w:rPr>
                <w:sz w:val="6"/>
                <w:szCs w:val="6"/>
              </w:rPr>
            </w:pP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9" w:type="dxa"/>
            <w:tcBorders>
              <w:top w:val="nil"/>
              <w:bottom w:val="nil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5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4D2199" w:rsidP="00C61270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76173B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4D2199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08</w:t>
            </w:r>
          </w:p>
        </w:tc>
        <w:tc>
          <w:tcPr>
            <w:tcW w:w="3238" w:type="dxa"/>
            <w:tcBorders>
              <w:top w:val="nil"/>
              <w:bottom w:val="nil"/>
            </w:tcBorders>
          </w:tcPr>
          <w:p w:rsidR="0076173B" w:rsidRDefault="004D2199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STATISTICA E SISTEMI INFORMATIVI</w:t>
            </w:r>
          </w:p>
          <w:p w:rsidR="0076173B" w:rsidRPr="0048559A" w:rsidRDefault="004D2199" w:rsidP="00CA5899">
            <w:pPr>
              <w:rPr>
                <w:sz w:val="6"/>
                <w:szCs w:val="6"/>
              </w:rPr>
            </w:pP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9" w:type="dxa"/>
            <w:tcBorders>
              <w:top w:val="nil"/>
              <w:bottom w:val="nil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5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4D2199" w:rsidP="00C61270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76173B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4D2199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09</w:t>
            </w:r>
          </w:p>
        </w:tc>
        <w:tc>
          <w:tcPr>
            <w:tcW w:w="3238" w:type="dxa"/>
            <w:tcBorders>
              <w:top w:val="nil"/>
              <w:bottom w:val="nil"/>
            </w:tcBorders>
          </w:tcPr>
          <w:p w:rsidR="0076173B" w:rsidRDefault="004D2199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ASSISTENZA TECNICO-AMMINISTRATIVA AGLI ENTI LOCALI</w:t>
            </w:r>
          </w:p>
          <w:p w:rsidR="0076173B" w:rsidRPr="0048559A" w:rsidRDefault="004D2199" w:rsidP="00CA5899">
            <w:pPr>
              <w:rPr>
                <w:sz w:val="6"/>
                <w:szCs w:val="6"/>
              </w:rPr>
            </w:pP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9" w:type="dxa"/>
            <w:tcBorders>
              <w:top w:val="nil"/>
              <w:bottom w:val="nil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5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4D2199" w:rsidP="00C61270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76173B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4D2199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10</w:t>
            </w:r>
          </w:p>
        </w:tc>
        <w:tc>
          <w:tcPr>
            <w:tcW w:w="3238" w:type="dxa"/>
            <w:tcBorders>
              <w:top w:val="nil"/>
              <w:bottom w:val="nil"/>
            </w:tcBorders>
          </w:tcPr>
          <w:p w:rsidR="0076173B" w:rsidRDefault="004D2199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RISORSE UMANE</w:t>
            </w:r>
          </w:p>
          <w:p w:rsidR="0076173B" w:rsidRPr="0048559A" w:rsidRDefault="004D2199" w:rsidP="00CA5899">
            <w:pPr>
              <w:rPr>
                <w:sz w:val="6"/>
                <w:szCs w:val="6"/>
              </w:rPr>
            </w:pP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9" w:type="dxa"/>
            <w:tcBorders>
              <w:top w:val="nil"/>
              <w:bottom w:val="nil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5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4D2199" w:rsidP="00C61270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76173B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4D2199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11</w:t>
            </w:r>
          </w:p>
        </w:tc>
        <w:tc>
          <w:tcPr>
            <w:tcW w:w="3238" w:type="dxa"/>
            <w:tcBorders>
              <w:top w:val="nil"/>
              <w:bottom w:val="nil"/>
            </w:tcBorders>
          </w:tcPr>
          <w:p w:rsidR="0076173B" w:rsidRDefault="004D2199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ALTRI SERVIZI GENERALI</w:t>
            </w:r>
          </w:p>
          <w:p w:rsidR="0076173B" w:rsidRPr="0048559A" w:rsidRDefault="004D2199" w:rsidP="00CA5899">
            <w:pPr>
              <w:rPr>
                <w:sz w:val="6"/>
                <w:szCs w:val="6"/>
              </w:rPr>
            </w:pP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9" w:type="dxa"/>
            <w:tcBorders>
              <w:top w:val="nil"/>
              <w:bottom w:val="nil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1.000,00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1.000,00</w:t>
            </w:r>
          </w:p>
        </w:tc>
        <w:tc>
          <w:tcPr>
            <w:tcW w:w="1105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4D2199" w:rsidP="00C61270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D6158E" w:rsidRPr="004D78FD">
        <w:trPr>
          <w:cantSplit/>
          <w:trHeight w:val="258"/>
        </w:trPr>
        <w:tc>
          <w:tcPr>
            <w:tcW w:w="468" w:type="dxa"/>
            <w:tcBorders>
              <w:top w:val="nil"/>
              <w:left w:val="double" w:sz="4" w:space="0" w:color="auto"/>
              <w:bottom w:val="double" w:sz="4" w:space="0" w:color="auto"/>
            </w:tcBorders>
          </w:tcPr>
          <w:p w:rsidR="00D6158E" w:rsidRPr="004D78FD" w:rsidRDefault="004D2199" w:rsidP="00464F67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4D2199" w:rsidP="00464F67">
            <w:pPr>
              <w:jc w:val="center"/>
              <w:rPr>
                <w:b/>
                <w:sz w:val="11"/>
                <w:szCs w:val="11"/>
              </w:rPr>
            </w:pPr>
          </w:p>
        </w:tc>
        <w:tc>
          <w:tcPr>
            <w:tcW w:w="3240" w:type="dxa"/>
            <w:tcBorders>
              <w:top w:val="nil"/>
              <w:bottom w:val="double" w:sz="4" w:space="0" w:color="auto"/>
            </w:tcBorders>
          </w:tcPr>
          <w:p w:rsidR="00D6158E" w:rsidRPr="004D78FD" w:rsidRDefault="004D2199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Default="004D2199" w:rsidP="00464F67">
            <w:pPr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Totale Missione 1 - SERVIZI ISTITUZIONALI, GENERALI E DI GESTIONE</w:t>
            </w:r>
          </w:p>
          <w:p w:rsidR="00D6158E" w:rsidRPr="001A7174" w:rsidRDefault="004D2199" w:rsidP="00464F67">
            <w:pPr>
              <w:rPr>
                <w:b/>
                <w:sz w:val="6"/>
                <w:szCs w:val="6"/>
              </w:rPr>
            </w:pPr>
          </w:p>
        </w:tc>
        <w:tc>
          <w:tcPr>
            <w:tcW w:w="1104" w:type="dxa"/>
            <w:tcBorders>
              <w:top w:val="nil"/>
              <w:bottom w:val="double" w:sz="4" w:space="0" w:color="auto"/>
            </w:tcBorders>
          </w:tcPr>
          <w:p w:rsidR="00D6158E" w:rsidRPr="004D78FD" w:rsidRDefault="004D2199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4D2199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9" w:type="dxa"/>
            <w:tcBorders>
              <w:top w:val="nil"/>
              <w:bottom w:val="double" w:sz="4" w:space="0" w:color="auto"/>
            </w:tcBorders>
          </w:tcPr>
          <w:p w:rsidR="00D6158E" w:rsidRPr="004D78FD" w:rsidRDefault="004D2199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4D2199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11.000,00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</w:tcBorders>
          </w:tcPr>
          <w:p w:rsidR="00D6158E" w:rsidRPr="004D78FD" w:rsidRDefault="004D2199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4D2199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</w:tcBorders>
          </w:tcPr>
          <w:p w:rsidR="00D6158E" w:rsidRPr="004D78FD" w:rsidRDefault="004D2199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4D2199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</w:tcBorders>
          </w:tcPr>
          <w:p w:rsidR="00D6158E" w:rsidRPr="004D78FD" w:rsidRDefault="004D2199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4D2199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  <w:right w:val="double" w:sz="4" w:space="0" w:color="auto"/>
            </w:tcBorders>
          </w:tcPr>
          <w:p w:rsidR="00D6158E" w:rsidRPr="004D78FD" w:rsidRDefault="004D2199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4D2199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11.000,00</w:t>
            </w:r>
          </w:p>
        </w:tc>
        <w:tc>
          <w:tcPr>
            <w:tcW w:w="1105" w:type="dxa"/>
            <w:tcBorders>
              <w:top w:val="nil"/>
              <w:left w:val="double" w:sz="4" w:space="0" w:color="auto"/>
              <w:bottom w:val="double" w:sz="4" w:space="0" w:color="auto"/>
            </w:tcBorders>
          </w:tcPr>
          <w:p w:rsidR="00D6158E" w:rsidRPr="004D78FD" w:rsidRDefault="004D2199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4D2199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</w:tcBorders>
          </w:tcPr>
          <w:p w:rsidR="00D6158E" w:rsidRPr="004D78FD" w:rsidRDefault="004D2199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4D2199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</w:tcBorders>
          </w:tcPr>
          <w:p w:rsidR="00D6158E" w:rsidRPr="004D78FD" w:rsidRDefault="004D2199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4D2199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06" w:type="dxa"/>
            <w:tcBorders>
              <w:top w:val="nil"/>
              <w:bottom w:val="double" w:sz="4" w:space="0" w:color="auto"/>
            </w:tcBorders>
          </w:tcPr>
          <w:p w:rsidR="00D6158E" w:rsidRPr="004D78FD" w:rsidRDefault="004D2199" w:rsidP="00C80031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4D2199" w:rsidP="00C80031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  <w:right w:val="double" w:sz="4" w:space="0" w:color="auto"/>
            </w:tcBorders>
          </w:tcPr>
          <w:p w:rsidR="00D6158E" w:rsidRPr="004D78FD" w:rsidRDefault="004D2199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4D2199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</w:tr>
      <w:tr w:rsidR="00CA1BBA" w:rsidRPr="00F81F64">
        <w:trPr>
          <w:cantSplit/>
          <w:trHeight w:val="288"/>
        </w:trPr>
        <w:tc>
          <w:tcPr>
            <w:tcW w:w="468" w:type="dxa"/>
            <w:tcBorders>
              <w:top w:val="double" w:sz="4" w:space="0" w:color="auto"/>
              <w:left w:val="double" w:sz="4" w:space="0" w:color="auto"/>
              <w:bottom w:val="nil"/>
            </w:tcBorders>
          </w:tcPr>
          <w:p w:rsidR="00CA1BBA" w:rsidRPr="004D78FD" w:rsidRDefault="004D2199" w:rsidP="005B5DE2">
            <w:pPr>
              <w:jc w:val="center"/>
              <w:rPr>
                <w:b/>
                <w:sz w:val="6"/>
                <w:szCs w:val="6"/>
              </w:rPr>
            </w:pPr>
          </w:p>
          <w:p w:rsidR="00CA1BBA" w:rsidRPr="00F81F64" w:rsidRDefault="004D2199" w:rsidP="005B5DE2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02</w:t>
            </w:r>
          </w:p>
        </w:tc>
        <w:tc>
          <w:tcPr>
            <w:tcW w:w="3238" w:type="dxa"/>
            <w:tcBorders>
              <w:top w:val="double" w:sz="4" w:space="0" w:color="auto"/>
              <w:bottom w:val="nil"/>
            </w:tcBorders>
          </w:tcPr>
          <w:p w:rsidR="00CA1BBA" w:rsidRPr="004D78FD" w:rsidRDefault="004D2199" w:rsidP="00CA5899">
            <w:pPr>
              <w:rPr>
                <w:b/>
                <w:sz w:val="6"/>
                <w:szCs w:val="6"/>
              </w:rPr>
            </w:pPr>
          </w:p>
          <w:p w:rsidR="00CA1BBA" w:rsidRDefault="004D2199" w:rsidP="00CA5899">
            <w:pPr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Missione 2 - GIUSTIZIA</w:t>
            </w:r>
          </w:p>
          <w:p w:rsidR="00CA1BBA" w:rsidRPr="001B1FC3" w:rsidRDefault="004D2199" w:rsidP="00CA5899">
            <w:pPr>
              <w:rPr>
                <w:b/>
                <w:sz w:val="6"/>
                <w:szCs w:val="6"/>
              </w:rPr>
            </w:pPr>
          </w:p>
        </w:tc>
        <w:tc>
          <w:tcPr>
            <w:tcW w:w="1106" w:type="dxa"/>
            <w:tcBorders>
              <w:top w:val="double" w:sz="4" w:space="0" w:color="auto"/>
              <w:bottom w:val="nil"/>
            </w:tcBorders>
          </w:tcPr>
          <w:p w:rsidR="00CA1BBA" w:rsidRPr="00F81F64" w:rsidRDefault="004D2199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9" w:type="dxa"/>
            <w:tcBorders>
              <w:top w:val="double" w:sz="4" w:space="0" w:color="auto"/>
              <w:bottom w:val="nil"/>
            </w:tcBorders>
          </w:tcPr>
          <w:p w:rsidR="00CA1BBA" w:rsidRPr="00F81F64" w:rsidRDefault="004D2199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</w:tcBorders>
          </w:tcPr>
          <w:p w:rsidR="00CA1BBA" w:rsidRPr="00F81F64" w:rsidRDefault="004D2199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</w:tcBorders>
          </w:tcPr>
          <w:p w:rsidR="00CA1BBA" w:rsidRPr="00F81F64" w:rsidRDefault="004D2199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</w:tcBorders>
          </w:tcPr>
          <w:p w:rsidR="00CA1BBA" w:rsidRPr="00F81F64" w:rsidRDefault="004D2199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  <w:right w:val="double" w:sz="4" w:space="0" w:color="auto"/>
            </w:tcBorders>
          </w:tcPr>
          <w:p w:rsidR="00CA1BBA" w:rsidRPr="00F81F64" w:rsidRDefault="004D2199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05" w:type="dxa"/>
            <w:tcBorders>
              <w:top w:val="double" w:sz="4" w:space="0" w:color="auto"/>
              <w:left w:val="double" w:sz="4" w:space="0" w:color="auto"/>
              <w:bottom w:val="nil"/>
            </w:tcBorders>
          </w:tcPr>
          <w:p w:rsidR="00CA1BBA" w:rsidRPr="00F81F64" w:rsidRDefault="004D2199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</w:tcBorders>
          </w:tcPr>
          <w:p w:rsidR="00CA1BBA" w:rsidRPr="00F81F64" w:rsidRDefault="004D2199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</w:tcBorders>
          </w:tcPr>
          <w:p w:rsidR="00CA1BBA" w:rsidRPr="00F81F64" w:rsidRDefault="004D2199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06" w:type="dxa"/>
            <w:tcBorders>
              <w:top w:val="double" w:sz="4" w:space="0" w:color="auto"/>
              <w:bottom w:val="nil"/>
            </w:tcBorders>
          </w:tcPr>
          <w:p w:rsidR="00CA1BBA" w:rsidRPr="00F81F64" w:rsidRDefault="004D2199" w:rsidP="00E429DE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  <w:right w:val="double" w:sz="4" w:space="0" w:color="auto"/>
            </w:tcBorders>
          </w:tcPr>
          <w:p w:rsidR="00CA1BBA" w:rsidRPr="00F81F64" w:rsidRDefault="004D2199" w:rsidP="005B5DE2">
            <w:pPr>
              <w:jc w:val="right"/>
              <w:rPr>
                <w:b/>
                <w:sz w:val="11"/>
                <w:szCs w:val="11"/>
              </w:rPr>
            </w:pPr>
          </w:p>
        </w:tc>
      </w:tr>
      <w:tr w:rsidR="0076173B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4D2199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01</w:t>
            </w:r>
          </w:p>
        </w:tc>
        <w:tc>
          <w:tcPr>
            <w:tcW w:w="3238" w:type="dxa"/>
            <w:tcBorders>
              <w:top w:val="nil"/>
              <w:bottom w:val="nil"/>
            </w:tcBorders>
          </w:tcPr>
          <w:p w:rsidR="0076173B" w:rsidRDefault="004D2199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UFFICI GIUDIZIARI</w:t>
            </w:r>
          </w:p>
          <w:p w:rsidR="0076173B" w:rsidRPr="0048559A" w:rsidRDefault="004D2199" w:rsidP="00CA5899">
            <w:pPr>
              <w:rPr>
                <w:sz w:val="6"/>
                <w:szCs w:val="6"/>
              </w:rPr>
            </w:pP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9" w:type="dxa"/>
            <w:tcBorders>
              <w:top w:val="nil"/>
              <w:bottom w:val="nil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5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4D2199" w:rsidP="00C61270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76173B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4D2199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02</w:t>
            </w:r>
          </w:p>
        </w:tc>
        <w:tc>
          <w:tcPr>
            <w:tcW w:w="3238" w:type="dxa"/>
            <w:tcBorders>
              <w:top w:val="nil"/>
              <w:bottom w:val="nil"/>
            </w:tcBorders>
          </w:tcPr>
          <w:p w:rsidR="0076173B" w:rsidRDefault="004D2199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CASA CIRCONDARIALE E ALTRI SERVIZI</w:t>
            </w:r>
          </w:p>
          <w:p w:rsidR="0076173B" w:rsidRPr="0048559A" w:rsidRDefault="004D2199" w:rsidP="00CA5899">
            <w:pPr>
              <w:rPr>
                <w:sz w:val="6"/>
                <w:szCs w:val="6"/>
              </w:rPr>
            </w:pP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9" w:type="dxa"/>
            <w:tcBorders>
              <w:top w:val="nil"/>
              <w:bottom w:val="nil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5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4D2199" w:rsidP="00C61270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D6158E" w:rsidRPr="004D78FD">
        <w:trPr>
          <w:cantSplit/>
          <w:trHeight w:val="258"/>
        </w:trPr>
        <w:tc>
          <w:tcPr>
            <w:tcW w:w="468" w:type="dxa"/>
            <w:tcBorders>
              <w:top w:val="nil"/>
              <w:left w:val="double" w:sz="4" w:space="0" w:color="auto"/>
              <w:bottom w:val="double" w:sz="4" w:space="0" w:color="auto"/>
            </w:tcBorders>
          </w:tcPr>
          <w:p w:rsidR="00D6158E" w:rsidRPr="004D78FD" w:rsidRDefault="004D2199" w:rsidP="00464F67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4D2199" w:rsidP="00464F67">
            <w:pPr>
              <w:jc w:val="center"/>
              <w:rPr>
                <w:b/>
                <w:sz w:val="11"/>
                <w:szCs w:val="11"/>
              </w:rPr>
            </w:pPr>
          </w:p>
        </w:tc>
        <w:tc>
          <w:tcPr>
            <w:tcW w:w="3240" w:type="dxa"/>
            <w:tcBorders>
              <w:top w:val="nil"/>
              <w:bottom w:val="double" w:sz="4" w:space="0" w:color="auto"/>
            </w:tcBorders>
          </w:tcPr>
          <w:p w:rsidR="00D6158E" w:rsidRPr="004D78FD" w:rsidRDefault="004D2199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Default="004D2199" w:rsidP="00464F67">
            <w:pPr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Totale Missione 2 - GIUSTIZIA</w:t>
            </w:r>
          </w:p>
          <w:p w:rsidR="00D6158E" w:rsidRPr="001A7174" w:rsidRDefault="004D2199" w:rsidP="00464F67">
            <w:pPr>
              <w:rPr>
                <w:b/>
                <w:sz w:val="6"/>
                <w:szCs w:val="6"/>
              </w:rPr>
            </w:pPr>
          </w:p>
        </w:tc>
        <w:tc>
          <w:tcPr>
            <w:tcW w:w="1104" w:type="dxa"/>
            <w:tcBorders>
              <w:top w:val="nil"/>
              <w:bottom w:val="double" w:sz="4" w:space="0" w:color="auto"/>
            </w:tcBorders>
          </w:tcPr>
          <w:p w:rsidR="00D6158E" w:rsidRPr="004D78FD" w:rsidRDefault="004D2199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4D2199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9" w:type="dxa"/>
            <w:tcBorders>
              <w:top w:val="nil"/>
              <w:bottom w:val="double" w:sz="4" w:space="0" w:color="auto"/>
            </w:tcBorders>
          </w:tcPr>
          <w:p w:rsidR="00D6158E" w:rsidRPr="004D78FD" w:rsidRDefault="004D2199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4D2199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</w:tcBorders>
          </w:tcPr>
          <w:p w:rsidR="00D6158E" w:rsidRPr="004D78FD" w:rsidRDefault="004D2199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4D2199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</w:tcBorders>
          </w:tcPr>
          <w:p w:rsidR="00D6158E" w:rsidRPr="004D78FD" w:rsidRDefault="004D2199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4D2199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</w:tcBorders>
          </w:tcPr>
          <w:p w:rsidR="00D6158E" w:rsidRPr="004D78FD" w:rsidRDefault="004D2199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4D2199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  <w:right w:val="double" w:sz="4" w:space="0" w:color="auto"/>
            </w:tcBorders>
          </w:tcPr>
          <w:p w:rsidR="00D6158E" w:rsidRPr="004D78FD" w:rsidRDefault="004D2199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4D2199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05" w:type="dxa"/>
            <w:tcBorders>
              <w:top w:val="nil"/>
              <w:left w:val="double" w:sz="4" w:space="0" w:color="auto"/>
              <w:bottom w:val="double" w:sz="4" w:space="0" w:color="auto"/>
            </w:tcBorders>
          </w:tcPr>
          <w:p w:rsidR="00D6158E" w:rsidRPr="004D78FD" w:rsidRDefault="004D2199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4D2199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</w:tcBorders>
          </w:tcPr>
          <w:p w:rsidR="00D6158E" w:rsidRPr="004D78FD" w:rsidRDefault="004D2199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4D2199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</w:tcBorders>
          </w:tcPr>
          <w:p w:rsidR="00D6158E" w:rsidRPr="004D78FD" w:rsidRDefault="004D2199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4D2199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06" w:type="dxa"/>
            <w:tcBorders>
              <w:top w:val="nil"/>
              <w:bottom w:val="double" w:sz="4" w:space="0" w:color="auto"/>
            </w:tcBorders>
          </w:tcPr>
          <w:p w:rsidR="00D6158E" w:rsidRPr="004D78FD" w:rsidRDefault="004D2199" w:rsidP="00C80031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4D2199" w:rsidP="00C80031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  <w:right w:val="double" w:sz="4" w:space="0" w:color="auto"/>
            </w:tcBorders>
          </w:tcPr>
          <w:p w:rsidR="00D6158E" w:rsidRPr="004D78FD" w:rsidRDefault="004D2199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4D2199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</w:tr>
      <w:tr w:rsidR="00CA1BBA" w:rsidRPr="00F81F64">
        <w:trPr>
          <w:cantSplit/>
          <w:trHeight w:val="288"/>
        </w:trPr>
        <w:tc>
          <w:tcPr>
            <w:tcW w:w="468" w:type="dxa"/>
            <w:tcBorders>
              <w:top w:val="double" w:sz="4" w:space="0" w:color="auto"/>
              <w:left w:val="double" w:sz="4" w:space="0" w:color="auto"/>
              <w:bottom w:val="nil"/>
            </w:tcBorders>
          </w:tcPr>
          <w:p w:rsidR="00CA1BBA" w:rsidRPr="004D78FD" w:rsidRDefault="004D2199" w:rsidP="005B5DE2">
            <w:pPr>
              <w:jc w:val="center"/>
              <w:rPr>
                <w:b/>
                <w:sz w:val="6"/>
                <w:szCs w:val="6"/>
              </w:rPr>
            </w:pPr>
          </w:p>
          <w:p w:rsidR="00CA1BBA" w:rsidRPr="00F81F64" w:rsidRDefault="004D2199" w:rsidP="005B5DE2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03</w:t>
            </w:r>
          </w:p>
        </w:tc>
        <w:tc>
          <w:tcPr>
            <w:tcW w:w="3238" w:type="dxa"/>
            <w:tcBorders>
              <w:top w:val="double" w:sz="4" w:space="0" w:color="auto"/>
              <w:bottom w:val="nil"/>
            </w:tcBorders>
          </w:tcPr>
          <w:p w:rsidR="00CA1BBA" w:rsidRPr="004D78FD" w:rsidRDefault="004D2199" w:rsidP="00CA5899">
            <w:pPr>
              <w:rPr>
                <w:b/>
                <w:sz w:val="6"/>
                <w:szCs w:val="6"/>
              </w:rPr>
            </w:pPr>
          </w:p>
          <w:p w:rsidR="00CA1BBA" w:rsidRDefault="004D2199" w:rsidP="00CA5899">
            <w:pPr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Missione 3 - ORDINE PUBBLICO E SICUREZZA</w:t>
            </w:r>
          </w:p>
          <w:p w:rsidR="00CA1BBA" w:rsidRPr="001B1FC3" w:rsidRDefault="004D2199" w:rsidP="00CA5899">
            <w:pPr>
              <w:rPr>
                <w:b/>
                <w:sz w:val="6"/>
                <w:szCs w:val="6"/>
              </w:rPr>
            </w:pPr>
          </w:p>
        </w:tc>
        <w:tc>
          <w:tcPr>
            <w:tcW w:w="1106" w:type="dxa"/>
            <w:tcBorders>
              <w:top w:val="double" w:sz="4" w:space="0" w:color="auto"/>
              <w:bottom w:val="nil"/>
            </w:tcBorders>
          </w:tcPr>
          <w:p w:rsidR="00CA1BBA" w:rsidRPr="00F81F64" w:rsidRDefault="004D2199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9" w:type="dxa"/>
            <w:tcBorders>
              <w:top w:val="double" w:sz="4" w:space="0" w:color="auto"/>
              <w:bottom w:val="nil"/>
            </w:tcBorders>
          </w:tcPr>
          <w:p w:rsidR="00CA1BBA" w:rsidRPr="00F81F64" w:rsidRDefault="004D2199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</w:tcBorders>
          </w:tcPr>
          <w:p w:rsidR="00CA1BBA" w:rsidRPr="00F81F64" w:rsidRDefault="004D2199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</w:tcBorders>
          </w:tcPr>
          <w:p w:rsidR="00CA1BBA" w:rsidRPr="00F81F64" w:rsidRDefault="004D2199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</w:tcBorders>
          </w:tcPr>
          <w:p w:rsidR="00CA1BBA" w:rsidRPr="00F81F64" w:rsidRDefault="004D2199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  <w:right w:val="double" w:sz="4" w:space="0" w:color="auto"/>
            </w:tcBorders>
          </w:tcPr>
          <w:p w:rsidR="00CA1BBA" w:rsidRPr="00F81F64" w:rsidRDefault="004D2199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05" w:type="dxa"/>
            <w:tcBorders>
              <w:top w:val="double" w:sz="4" w:space="0" w:color="auto"/>
              <w:left w:val="double" w:sz="4" w:space="0" w:color="auto"/>
              <w:bottom w:val="nil"/>
            </w:tcBorders>
          </w:tcPr>
          <w:p w:rsidR="00CA1BBA" w:rsidRPr="00F81F64" w:rsidRDefault="004D2199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</w:tcBorders>
          </w:tcPr>
          <w:p w:rsidR="00CA1BBA" w:rsidRPr="00F81F64" w:rsidRDefault="004D2199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</w:tcBorders>
          </w:tcPr>
          <w:p w:rsidR="00CA1BBA" w:rsidRPr="00F81F64" w:rsidRDefault="004D2199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06" w:type="dxa"/>
            <w:tcBorders>
              <w:top w:val="double" w:sz="4" w:space="0" w:color="auto"/>
              <w:bottom w:val="nil"/>
            </w:tcBorders>
          </w:tcPr>
          <w:p w:rsidR="00CA1BBA" w:rsidRPr="00F81F64" w:rsidRDefault="004D2199" w:rsidP="00E429DE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  <w:right w:val="double" w:sz="4" w:space="0" w:color="auto"/>
            </w:tcBorders>
          </w:tcPr>
          <w:p w:rsidR="00CA1BBA" w:rsidRPr="00F81F64" w:rsidRDefault="004D2199" w:rsidP="005B5DE2">
            <w:pPr>
              <w:jc w:val="right"/>
              <w:rPr>
                <w:b/>
                <w:sz w:val="11"/>
                <w:szCs w:val="11"/>
              </w:rPr>
            </w:pPr>
          </w:p>
        </w:tc>
      </w:tr>
      <w:tr w:rsidR="0076173B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4D2199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01</w:t>
            </w:r>
          </w:p>
        </w:tc>
        <w:tc>
          <w:tcPr>
            <w:tcW w:w="3238" w:type="dxa"/>
            <w:tcBorders>
              <w:top w:val="nil"/>
              <w:bottom w:val="nil"/>
            </w:tcBorders>
          </w:tcPr>
          <w:p w:rsidR="0076173B" w:rsidRDefault="004D2199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POLIZIA LOCALE E AMMINISTRATIVA</w:t>
            </w:r>
          </w:p>
          <w:p w:rsidR="0076173B" w:rsidRPr="0048559A" w:rsidRDefault="004D2199" w:rsidP="00CA5899">
            <w:pPr>
              <w:rPr>
                <w:sz w:val="6"/>
                <w:szCs w:val="6"/>
              </w:rPr>
            </w:pP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9" w:type="dxa"/>
            <w:tcBorders>
              <w:top w:val="nil"/>
              <w:bottom w:val="nil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5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4D2199" w:rsidP="00C61270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76173B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4D2199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02</w:t>
            </w:r>
          </w:p>
        </w:tc>
        <w:tc>
          <w:tcPr>
            <w:tcW w:w="3238" w:type="dxa"/>
            <w:tcBorders>
              <w:top w:val="nil"/>
              <w:bottom w:val="nil"/>
            </w:tcBorders>
          </w:tcPr>
          <w:p w:rsidR="0076173B" w:rsidRDefault="004D2199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SISTEMA INTEGRATO DI SICUREZZA URBANA</w:t>
            </w:r>
          </w:p>
          <w:p w:rsidR="0076173B" w:rsidRPr="0048559A" w:rsidRDefault="004D2199" w:rsidP="00CA5899">
            <w:pPr>
              <w:rPr>
                <w:sz w:val="6"/>
                <w:szCs w:val="6"/>
              </w:rPr>
            </w:pP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9" w:type="dxa"/>
            <w:tcBorders>
              <w:top w:val="nil"/>
              <w:bottom w:val="nil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5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4D2199" w:rsidP="00C61270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D6158E" w:rsidRPr="004D78FD">
        <w:trPr>
          <w:cantSplit/>
          <w:trHeight w:val="258"/>
        </w:trPr>
        <w:tc>
          <w:tcPr>
            <w:tcW w:w="468" w:type="dxa"/>
            <w:tcBorders>
              <w:top w:val="nil"/>
              <w:left w:val="double" w:sz="4" w:space="0" w:color="auto"/>
              <w:bottom w:val="double" w:sz="4" w:space="0" w:color="auto"/>
            </w:tcBorders>
          </w:tcPr>
          <w:p w:rsidR="00D6158E" w:rsidRPr="004D78FD" w:rsidRDefault="004D2199" w:rsidP="00464F67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4D2199" w:rsidP="00464F67">
            <w:pPr>
              <w:jc w:val="center"/>
              <w:rPr>
                <w:b/>
                <w:sz w:val="11"/>
                <w:szCs w:val="11"/>
              </w:rPr>
            </w:pPr>
          </w:p>
        </w:tc>
        <w:tc>
          <w:tcPr>
            <w:tcW w:w="3240" w:type="dxa"/>
            <w:tcBorders>
              <w:top w:val="nil"/>
              <w:bottom w:val="double" w:sz="4" w:space="0" w:color="auto"/>
            </w:tcBorders>
          </w:tcPr>
          <w:p w:rsidR="00D6158E" w:rsidRPr="004D78FD" w:rsidRDefault="004D2199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Default="004D2199" w:rsidP="00464F67">
            <w:pPr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Totale Missione 3 - ORDINE PUBBLICO E SICUREZZA</w:t>
            </w:r>
          </w:p>
          <w:p w:rsidR="00D6158E" w:rsidRPr="001A7174" w:rsidRDefault="004D2199" w:rsidP="00464F67">
            <w:pPr>
              <w:rPr>
                <w:b/>
                <w:sz w:val="6"/>
                <w:szCs w:val="6"/>
              </w:rPr>
            </w:pPr>
          </w:p>
        </w:tc>
        <w:tc>
          <w:tcPr>
            <w:tcW w:w="1104" w:type="dxa"/>
            <w:tcBorders>
              <w:top w:val="nil"/>
              <w:bottom w:val="double" w:sz="4" w:space="0" w:color="auto"/>
            </w:tcBorders>
          </w:tcPr>
          <w:p w:rsidR="00D6158E" w:rsidRPr="004D78FD" w:rsidRDefault="004D2199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4D2199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9" w:type="dxa"/>
            <w:tcBorders>
              <w:top w:val="nil"/>
              <w:bottom w:val="double" w:sz="4" w:space="0" w:color="auto"/>
            </w:tcBorders>
          </w:tcPr>
          <w:p w:rsidR="00D6158E" w:rsidRPr="004D78FD" w:rsidRDefault="004D2199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4D2199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</w:tcBorders>
          </w:tcPr>
          <w:p w:rsidR="00D6158E" w:rsidRPr="004D78FD" w:rsidRDefault="004D2199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4D2199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</w:tcBorders>
          </w:tcPr>
          <w:p w:rsidR="00D6158E" w:rsidRPr="004D78FD" w:rsidRDefault="004D2199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4D2199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</w:tcBorders>
          </w:tcPr>
          <w:p w:rsidR="00D6158E" w:rsidRPr="004D78FD" w:rsidRDefault="004D2199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4D2199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  <w:right w:val="double" w:sz="4" w:space="0" w:color="auto"/>
            </w:tcBorders>
          </w:tcPr>
          <w:p w:rsidR="00D6158E" w:rsidRPr="004D78FD" w:rsidRDefault="004D2199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4D2199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05" w:type="dxa"/>
            <w:tcBorders>
              <w:top w:val="nil"/>
              <w:left w:val="double" w:sz="4" w:space="0" w:color="auto"/>
              <w:bottom w:val="double" w:sz="4" w:space="0" w:color="auto"/>
            </w:tcBorders>
          </w:tcPr>
          <w:p w:rsidR="00D6158E" w:rsidRPr="004D78FD" w:rsidRDefault="004D2199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4D2199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</w:tcBorders>
          </w:tcPr>
          <w:p w:rsidR="00D6158E" w:rsidRPr="004D78FD" w:rsidRDefault="004D2199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4D2199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</w:tcBorders>
          </w:tcPr>
          <w:p w:rsidR="00D6158E" w:rsidRPr="004D78FD" w:rsidRDefault="004D2199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4D2199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06" w:type="dxa"/>
            <w:tcBorders>
              <w:top w:val="nil"/>
              <w:bottom w:val="double" w:sz="4" w:space="0" w:color="auto"/>
            </w:tcBorders>
          </w:tcPr>
          <w:p w:rsidR="00D6158E" w:rsidRPr="004D78FD" w:rsidRDefault="004D2199" w:rsidP="00C80031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4D2199" w:rsidP="00C80031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  <w:right w:val="double" w:sz="4" w:space="0" w:color="auto"/>
            </w:tcBorders>
          </w:tcPr>
          <w:p w:rsidR="00D6158E" w:rsidRPr="004D78FD" w:rsidRDefault="004D2199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4D2199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</w:tr>
      <w:tr w:rsidR="00CA1BBA" w:rsidRPr="00F81F64">
        <w:trPr>
          <w:cantSplit/>
          <w:trHeight w:val="288"/>
        </w:trPr>
        <w:tc>
          <w:tcPr>
            <w:tcW w:w="468" w:type="dxa"/>
            <w:tcBorders>
              <w:top w:val="double" w:sz="4" w:space="0" w:color="auto"/>
              <w:left w:val="double" w:sz="4" w:space="0" w:color="auto"/>
              <w:bottom w:val="nil"/>
            </w:tcBorders>
          </w:tcPr>
          <w:p w:rsidR="00CA1BBA" w:rsidRPr="004D78FD" w:rsidRDefault="004D2199" w:rsidP="005B5DE2">
            <w:pPr>
              <w:jc w:val="center"/>
              <w:rPr>
                <w:b/>
                <w:sz w:val="6"/>
                <w:szCs w:val="6"/>
              </w:rPr>
            </w:pPr>
          </w:p>
          <w:p w:rsidR="00CA1BBA" w:rsidRPr="00F81F64" w:rsidRDefault="004D2199" w:rsidP="005B5DE2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04</w:t>
            </w:r>
          </w:p>
        </w:tc>
        <w:tc>
          <w:tcPr>
            <w:tcW w:w="3238" w:type="dxa"/>
            <w:tcBorders>
              <w:top w:val="double" w:sz="4" w:space="0" w:color="auto"/>
              <w:bottom w:val="nil"/>
            </w:tcBorders>
          </w:tcPr>
          <w:p w:rsidR="00CA1BBA" w:rsidRPr="004D78FD" w:rsidRDefault="004D2199" w:rsidP="00CA5899">
            <w:pPr>
              <w:rPr>
                <w:b/>
                <w:sz w:val="6"/>
                <w:szCs w:val="6"/>
              </w:rPr>
            </w:pPr>
          </w:p>
          <w:p w:rsidR="00CA1BBA" w:rsidRDefault="004D2199" w:rsidP="00CA5899">
            <w:pPr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Missione 4 - ISTRUZIONE E DIRITTO ALLO STUDIO</w:t>
            </w:r>
          </w:p>
          <w:p w:rsidR="00CA1BBA" w:rsidRPr="001B1FC3" w:rsidRDefault="004D2199" w:rsidP="00CA5899">
            <w:pPr>
              <w:rPr>
                <w:b/>
                <w:sz w:val="6"/>
                <w:szCs w:val="6"/>
              </w:rPr>
            </w:pPr>
          </w:p>
        </w:tc>
        <w:tc>
          <w:tcPr>
            <w:tcW w:w="1106" w:type="dxa"/>
            <w:tcBorders>
              <w:top w:val="double" w:sz="4" w:space="0" w:color="auto"/>
              <w:bottom w:val="nil"/>
            </w:tcBorders>
          </w:tcPr>
          <w:p w:rsidR="00CA1BBA" w:rsidRPr="00F81F64" w:rsidRDefault="004D2199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9" w:type="dxa"/>
            <w:tcBorders>
              <w:top w:val="double" w:sz="4" w:space="0" w:color="auto"/>
              <w:bottom w:val="nil"/>
            </w:tcBorders>
          </w:tcPr>
          <w:p w:rsidR="00CA1BBA" w:rsidRPr="00F81F64" w:rsidRDefault="004D2199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</w:tcBorders>
          </w:tcPr>
          <w:p w:rsidR="00CA1BBA" w:rsidRPr="00F81F64" w:rsidRDefault="004D2199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</w:tcBorders>
          </w:tcPr>
          <w:p w:rsidR="00CA1BBA" w:rsidRPr="00F81F64" w:rsidRDefault="004D2199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</w:tcBorders>
          </w:tcPr>
          <w:p w:rsidR="00CA1BBA" w:rsidRPr="00F81F64" w:rsidRDefault="004D2199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  <w:right w:val="double" w:sz="4" w:space="0" w:color="auto"/>
            </w:tcBorders>
          </w:tcPr>
          <w:p w:rsidR="00CA1BBA" w:rsidRPr="00F81F64" w:rsidRDefault="004D2199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05" w:type="dxa"/>
            <w:tcBorders>
              <w:top w:val="double" w:sz="4" w:space="0" w:color="auto"/>
              <w:left w:val="double" w:sz="4" w:space="0" w:color="auto"/>
              <w:bottom w:val="nil"/>
            </w:tcBorders>
          </w:tcPr>
          <w:p w:rsidR="00CA1BBA" w:rsidRPr="00F81F64" w:rsidRDefault="004D2199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</w:tcBorders>
          </w:tcPr>
          <w:p w:rsidR="00CA1BBA" w:rsidRPr="00F81F64" w:rsidRDefault="004D2199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</w:tcBorders>
          </w:tcPr>
          <w:p w:rsidR="00CA1BBA" w:rsidRPr="00F81F64" w:rsidRDefault="004D2199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06" w:type="dxa"/>
            <w:tcBorders>
              <w:top w:val="double" w:sz="4" w:space="0" w:color="auto"/>
              <w:bottom w:val="nil"/>
            </w:tcBorders>
          </w:tcPr>
          <w:p w:rsidR="00CA1BBA" w:rsidRPr="00F81F64" w:rsidRDefault="004D2199" w:rsidP="00E429DE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  <w:right w:val="double" w:sz="4" w:space="0" w:color="auto"/>
            </w:tcBorders>
          </w:tcPr>
          <w:p w:rsidR="00CA1BBA" w:rsidRPr="00F81F64" w:rsidRDefault="004D2199" w:rsidP="005B5DE2">
            <w:pPr>
              <w:jc w:val="right"/>
              <w:rPr>
                <w:b/>
                <w:sz w:val="11"/>
                <w:szCs w:val="11"/>
              </w:rPr>
            </w:pPr>
          </w:p>
        </w:tc>
      </w:tr>
      <w:tr w:rsidR="0076173B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4D2199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01</w:t>
            </w:r>
          </w:p>
        </w:tc>
        <w:tc>
          <w:tcPr>
            <w:tcW w:w="3238" w:type="dxa"/>
            <w:tcBorders>
              <w:top w:val="nil"/>
              <w:bottom w:val="nil"/>
            </w:tcBorders>
          </w:tcPr>
          <w:p w:rsidR="0076173B" w:rsidRDefault="004D2199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ISTRUZIONE PRESCOLASTICA</w:t>
            </w:r>
          </w:p>
          <w:p w:rsidR="0076173B" w:rsidRPr="0048559A" w:rsidRDefault="004D2199" w:rsidP="00CA5899">
            <w:pPr>
              <w:rPr>
                <w:sz w:val="6"/>
                <w:szCs w:val="6"/>
              </w:rPr>
            </w:pP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9" w:type="dxa"/>
            <w:tcBorders>
              <w:top w:val="nil"/>
              <w:bottom w:val="nil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5.000,00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5.000,00</w:t>
            </w:r>
          </w:p>
        </w:tc>
        <w:tc>
          <w:tcPr>
            <w:tcW w:w="1105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4D2199" w:rsidP="00C61270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76173B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4D2199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02</w:t>
            </w:r>
          </w:p>
        </w:tc>
        <w:tc>
          <w:tcPr>
            <w:tcW w:w="3238" w:type="dxa"/>
            <w:tcBorders>
              <w:top w:val="nil"/>
              <w:bottom w:val="nil"/>
            </w:tcBorders>
          </w:tcPr>
          <w:p w:rsidR="0076173B" w:rsidRDefault="004D2199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ALTRI ORDINI DI ISTRUZIONE NON UNIVERSITARIA</w:t>
            </w:r>
          </w:p>
          <w:p w:rsidR="0076173B" w:rsidRPr="0048559A" w:rsidRDefault="004D2199" w:rsidP="00CA5899">
            <w:pPr>
              <w:rPr>
                <w:sz w:val="6"/>
                <w:szCs w:val="6"/>
              </w:rPr>
            </w:pP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9" w:type="dxa"/>
            <w:tcBorders>
              <w:top w:val="nil"/>
              <w:bottom w:val="nil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6.000,00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6.000,00</w:t>
            </w:r>
          </w:p>
        </w:tc>
        <w:tc>
          <w:tcPr>
            <w:tcW w:w="1105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4D2199" w:rsidP="00C61270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76173B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4D2199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04</w:t>
            </w:r>
          </w:p>
        </w:tc>
        <w:tc>
          <w:tcPr>
            <w:tcW w:w="3238" w:type="dxa"/>
            <w:tcBorders>
              <w:top w:val="nil"/>
              <w:bottom w:val="nil"/>
            </w:tcBorders>
          </w:tcPr>
          <w:p w:rsidR="0076173B" w:rsidRDefault="004D2199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ISTRUZIONE UNIVERSITARIA</w:t>
            </w:r>
          </w:p>
          <w:p w:rsidR="0076173B" w:rsidRPr="0048559A" w:rsidRDefault="004D2199" w:rsidP="00CA5899">
            <w:pPr>
              <w:rPr>
                <w:sz w:val="6"/>
                <w:szCs w:val="6"/>
              </w:rPr>
            </w:pP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9" w:type="dxa"/>
            <w:tcBorders>
              <w:top w:val="nil"/>
              <w:bottom w:val="nil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5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4D2199" w:rsidP="00C61270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76173B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4D2199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05</w:t>
            </w:r>
          </w:p>
        </w:tc>
        <w:tc>
          <w:tcPr>
            <w:tcW w:w="3238" w:type="dxa"/>
            <w:tcBorders>
              <w:top w:val="nil"/>
              <w:bottom w:val="nil"/>
            </w:tcBorders>
          </w:tcPr>
          <w:p w:rsidR="0076173B" w:rsidRDefault="004D2199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ISTRUZIONE TECNICA SUPERIORE</w:t>
            </w:r>
          </w:p>
          <w:p w:rsidR="0076173B" w:rsidRPr="0048559A" w:rsidRDefault="004D2199" w:rsidP="00CA5899">
            <w:pPr>
              <w:rPr>
                <w:sz w:val="6"/>
                <w:szCs w:val="6"/>
              </w:rPr>
            </w:pP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9" w:type="dxa"/>
            <w:tcBorders>
              <w:top w:val="nil"/>
              <w:bottom w:val="nil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5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4D2199" w:rsidP="00C61270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76173B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4D2199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06</w:t>
            </w:r>
          </w:p>
        </w:tc>
        <w:tc>
          <w:tcPr>
            <w:tcW w:w="3238" w:type="dxa"/>
            <w:tcBorders>
              <w:top w:val="nil"/>
              <w:bottom w:val="nil"/>
            </w:tcBorders>
          </w:tcPr>
          <w:p w:rsidR="0076173B" w:rsidRDefault="004D2199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SERVIZI AUSILIARI ALL'ISTRUZIONE</w:t>
            </w:r>
          </w:p>
          <w:p w:rsidR="0076173B" w:rsidRPr="0048559A" w:rsidRDefault="004D2199" w:rsidP="00CA5899">
            <w:pPr>
              <w:rPr>
                <w:sz w:val="6"/>
                <w:szCs w:val="6"/>
              </w:rPr>
            </w:pP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9" w:type="dxa"/>
            <w:tcBorders>
              <w:top w:val="nil"/>
              <w:bottom w:val="nil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5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4D2199" w:rsidP="00C61270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76173B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4D2199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07</w:t>
            </w:r>
          </w:p>
        </w:tc>
        <w:tc>
          <w:tcPr>
            <w:tcW w:w="3238" w:type="dxa"/>
            <w:tcBorders>
              <w:top w:val="nil"/>
              <w:bottom w:val="nil"/>
            </w:tcBorders>
          </w:tcPr>
          <w:p w:rsidR="0076173B" w:rsidRDefault="004D2199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DIRITTO ALLO STUDIO</w:t>
            </w:r>
          </w:p>
          <w:p w:rsidR="0076173B" w:rsidRPr="0048559A" w:rsidRDefault="004D2199" w:rsidP="00CA5899">
            <w:pPr>
              <w:rPr>
                <w:sz w:val="6"/>
                <w:szCs w:val="6"/>
              </w:rPr>
            </w:pP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9" w:type="dxa"/>
            <w:tcBorders>
              <w:top w:val="nil"/>
              <w:bottom w:val="nil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5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4D2199" w:rsidP="00C61270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D6158E" w:rsidRPr="004D78FD">
        <w:trPr>
          <w:cantSplit/>
          <w:trHeight w:val="258"/>
        </w:trPr>
        <w:tc>
          <w:tcPr>
            <w:tcW w:w="468" w:type="dxa"/>
            <w:tcBorders>
              <w:top w:val="nil"/>
              <w:left w:val="double" w:sz="4" w:space="0" w:color="auto"/>
              <w:bottom w:val="double" w:sz="4" w:space="0" w:color="auto"/>
            </w:tcBorders>
          </w:tcPr>
          <w:p w:rsidR="00D6158E" w:rsidRPr="004D78FD" w:rsidRDefault="004D2199" w:rsidP="00464F67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4D2199" w:rsidP="00464F67">
            <w:pPr>
              <w:jc w:val="center"/>
              <w:rPr>
                <w:b/>
                <w:sz w:val="11"/>
                <w:szCs w:val="11"/>
              </w:rPr>
            </w:pPr>
          </w:p>
        </w:tc>
        <w:tc>
          <w:tcPr>
            <w:tcW w:w="3240" w:type="dxa"/>
            <w:tcBorders>
              <w:top w:val="nil"/>
              <w:bottom w:val="double" w:sz="4" w:space="0" w:color="auto"/>
            </w:tcBorders>
          </w:tcPr>
          <w:p w:rsidR="00D6158E" w:rsidRPr="004D78FD" w:rsidRDefault="004D2199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Default="004D2199" w:rsidP="00464F67">
            <w:pPr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Totale Missione 4 - ISTRUZIONE E DIRITTO ALLO STUDIO</w:t>
            </w:r>
          </w:p>
          <w:p w:rsidR="00D6158E" w:rsidRPr="001A7174" w:rsidRDefault="004D2199" w:rsidP="00464F67">
            <w:pPr>
              <w:rPr>
                <w:b/>
                <w:sz w:val="6"/>
                <w:szCs w:val="6"/>
              </w:rPr>
            </w:pPr>
          </w:p>
        </w:tc>
        <w:tc>
          <w:tcPr>
            <w:tcW w:w="1104" w:type="dxa"/>
            <w:tcBorders>
              <w:top w:val="nil"/>
              <w:bottom w:val="double" w:sz="4" w:space="0" w:color="auto"/>
            </w:tcBorders>
          </w:tcPr>
          <w:p w:rsidR="00D6158E" w:rsidRPr="004D78FD" w:rsidRDefault="004D2199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4D2199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9" w:type="dxa"/>
            <w:tcBorders>
              <w:top w:val="nil"/>
              <w:bottom w:val="double" w:sz="4" w:space="0" w:color="auto"/>
            </w:tcBorders>
          </w:tcPr>
          <w:p w:rsidR="00D6158E" w:rsidRPr="004D78FD" w:rsidRDefault="004D2199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4D2199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11.000,00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</w:tcBorders>
          </w:tcPr>
          <w:p w:rsidR="00D6158E" w:rsidRPr="004D78FD" w:rsidRDefault="004D2199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4D2199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</w:tcBorders>
          </w:tcPr>
          <w:p w:rsidR="00D6158E" w:rsidRPr="004D78FD" w:rsidRDefault="004D2199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4D2199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</w:tcBorders>
          </w:tcPr>
          <w:p w:rsidR="00D6158E" w:rsidRPr="004D78FD" w:rsidRDefault="004D2199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4D2199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  <w:right w:val="double" w:sz="4" w:space="0" w:color="auto"/>
            </w:tcBorders>
          </w:tcPr>
          <w:p w:rsidR="00D6158E" w:rsidRPr="004D78FD" w:rsidRDefault="004D2199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4D2199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11.000,00</w:t>
            </w:r>
          </w:p>
        </w:tc>
        <w:tc>
          <w:tcPr>
            <w:tcW w:w="1105" w:type="dxa"/>
            <w:tcBorders>
              <w:top w:val="nil"/>
              <w:left w:val="double" w:sz="4" w:space="0" w:color="auto"/>
              <w:bottom w:val="double" w:sz="4" w:space="0" w:color="auto"/>
            </w:tcBorders>
          </w:tcPr>
          <w:p w:rsidR="00D6158E" w:rsidRPr="004D78FD" w:rsidRDefault="004D2199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4D2199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</w:tcBorders>
          </w:tcPr>
          <w:p w:rsidR="00D6158E" w:rsidRPr="004D78FD" w:rsidRDefault="004D2199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4D2199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</w:tcBorders>
          </w:tcPr>
          <w:p w:rsidR="00D6158E" w:rsidRPr="004D78FD" w:rsidRDefault="004D2199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4D2199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06" w:type="dxa"/>
            <w:tcBorders>
              <w:top w:val="nil"/>
              <w:bottom w:val="double" w:sz="4" w:space="0" w:color="auto"/>
            </w:tcBorders>
          </w:tcPr>
          <w:p w:rsidR="00D6158E" w:rsidRPr="004D78FD" w:rsidRDefault="004D2199" w:rsidP="00C80031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4D2199" w:rsidP="00C80031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  <w:right w:val="double" w:sz="4" w:space="0" w:color="auto"/>
            </w:tcBorders>
          </w:tcPr>
          <w:p w:rsidR="00D6158E" w:rsidRPr="004D78FD" w:rsidRDefault="004D2199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4D2199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</w:tr>
      <w:tr w:rsidR="00CA1BBA" w:rsidRPr="00F81F64">
        <w:trPr>
          <w:cantSplit/>
          <w:trHeight w:val="288"/>
        </w:trPr>
        <w:tc>
          <w:tcPr>
            <w:tcW w:w="468" w:type="dxa"/>
            <w:tcBorders>
              <w:top w:val="double" w:sz="4" w:space="0" w:color="auto"/>
              <w:left w:val="double" w:sz="4" w:space="0" w:color="auto"/>
              <w:bottom w:val="nil"/>
            </w:tcBorders>
          </w:tcPr>
          <w:p w:rsidR="00CA1BBA" w:rsidRPr="004D78FD" w:rsidRDefault="004D2199" w:rsidP="005B5DE2">
            <w:pPr>
              <w:jc w:val="center"/>
              <w:rPr>
                <w:b/>
                <w:sz w:val="6"/>
                <w:szCs w:val="6"/>
              </w:rPr>
            </w:pPr>
          </w:p>
          <w:p w:rsidR="00CA1BBA" w:rsidRPr="00F81F64" w:rsidRDefault="004D2199" w:rsidP="005B5DE2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05</w:t>
            </w:r>
          </w:p>
        </w:tc>
        <w:tc>
          <w:tcPr>
            <w:tcW w:w="3238" w:type="dxa"/>
            <w:tcBorders>
              <w:top w:val="double" w:sz="4" w:space="0" w:color="auto"/>
              <w:bottom w:val="nil"/>
            </w:tcBorders>
          </w:tcPr>
          <w:p w:rsidR="00CA1BBA" w:rsidRPr="004D78FD" w:rsidRDefault="004D2199" w:rsidP="00CA5899">
            <w:pPr>
              <w:rPr>
                <w:b/>
                <w:sz w:val="6"/>
                <w:szCs w:val="6"/>
              </w:rPr>
            </w:pPr>
          </w:p>
          <w:p w:rsidR="00CA1BBA" w:rsidRDefault="004D2199" w:rsidP="00CA5899">
            <w:pPr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Missione 5 - TUTELA E VALORIZZAZIONE DEI BENI E DELLE ATTIVITA' CULTURALI</w:t>
            </w:r>
          </w:p>
          <w:p w:rsidR="00CA1BBA" w:rsidRPr="001B1FC3" w:rsidRDefault="004D2199" w:rsidP="00CA5899">
            <w:pPr>
              <w:rPr>
                <w:b/>
                <w:sz w:val="6"/>
                <w:szCs w:val="6"/>
              </w:rPr>
            </w:pPr>
          </w:p>
        </w:tc>
        <w:tc>
          <w:tcPr>
            <w:tcW w:w="1106" w:type="dxa"/>
            <w:tcBorders>
              <w:top w:val="double" w:sz="4" w:space="0" w:color="auto"/>
              <w:bottom w:val="nil"/>
            </w:tcBorders>
          </w:tcPr>
          <w:p w:rsidR="00CA1BBA" w:rsidRPr="00F81F64" w:rsidRDefault="004D2199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9" w:type="dxa"/>
            <w:tcBorders>
              <w:top w:val="double" w:sz="4" w:space="0" w:color="auto"/>
              <w:bottom w:val="nil"/>
            </w:tcBorders>
          </w:tcPr>
          <w:p w:rsidR="00CA1BBA" w:rsidRPr="00F81F64" w:rsidRDefault="004D2199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</w:tcBorders>
          </w:tcPr>
          <w:p w:rsidR="00CA1BBA" w:rsidRPr="00F81F64" w:rsidRDefault="004D2199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</w:tcBorders>
          </w:tcPr>
          <w:p w:rsidR="00CA1BBA" w:rsidRPr="00F81F64" w:rsidRDefault="004D2199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</w:tcBorders>
          </w:tcPr>
          <w:p w:rsidR="00CA1BBA" w:rsidRPr="00F81F64" w:rsidRDefault="004D2199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  <w:right w:val="double" w:sz="4" w:space="0" w:color="auto"/>
            </w:tcBorders>
          </w:tcPr>
          <w:p w:rsidR="00CA1BBA" w:rsidRPr="00F81F64" w:rsidRDefault="004D2199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05" w:type="dxa"/>
            <w:tcBorders>
              <w:top w:val="double" w:sz="4" w:space="0" w:color="auto"/>
              <w:left w:val="double" w:sz="4" w:space="0" w:color="auto"/>
              <w:bottom w:val="nil"/>
            </w:tcBorders>
          </w:tcPr>
          <w:p w:rsidR="00CA1BBA" w:rsidRPr="00F81F64" w:rsidRDefault="004D2199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</w:tcBorders>
          </w:tcPr>
          <w:p w:rsidR="00CA1BBA" w:rsidRPr="00F81F64" w:rsidRDefault="004D2199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</w:tcBorders>
          </w:tcPr>
          <w:p w:rsidR="00CA1BBA" w:rsidRPr="00F81F64" w:rsidRDefault="004D2199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06" w:type="dxa"/>
            <w:tcBorders>
              <w:top w:val="double" w:sz="4" w:space="0" w:color="auto"/>
              <w:bottom w:val="nil"/>
            </w:tcBorders>
          </w:tcPr>
          <w:p w:rsidR="00CA1BBA" w:rsidRPr="00F81F64" w:rsidRDefault="004D2199" w:rsidP="00E429DE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  <w:right w:val="double" w:sz="4" w:space="0" w:color="auto"/>
            </w:tcBorders>
          </w:tcPr>
          <w:p w:rsidR="00CA1BBA" w:rsidRPr="00F81F64" w:rsidRDefault="004D2199" w:rsidP="005B5DE2">
            <w:pPr>
              <w:jc w:val="right"/>
              <w:rPr>
                <w:b/>
                <w:sz w:val="11"/>
                <w:szCs w:val="11"/>
              </w:rPr>
            </w:pPr>
          </w:p>
        </w:tc>
      </w:tr>
      <w:tr w:rsidR="0076173B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4D2199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01</w:t>
            </w:r>
          </w:p>
        </w:tc>
        <w:tc>
          <w:tcPr>
            <w:tcW w:w="3238" w:type="dxa"/>
            <w:tcBorders>
              <w:top w:val="nil"/>
              <w:bottom w:val="nil"/>
            </w:tcBorders>
          </w:tcPr>
          <w:p w:rsidR="0076173B" w:rsidRDefault="004D2199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VALORIZZAZIONE DEI BENI DI INTERESSE STORICO</w:t>
            </w:r>
          </w:p>
          <w:p w:rsidR="0076173B" w:rsidRPr="0048559A" w:rsidRDefault="004D2199" w:rsidP="00CA5899">
            <w:pPr>
              <w:rPr>
                <w:sz w:val="6"/>
                <w:szCs w:val="6"/>
              </w:rPr>
            </w:pP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9" w:type="dxa"/>
            <w:tcBorders>
              <w:top w:val="nil"/>
              <w:bottom w:val="nil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5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4D2199" w:rsidP="00C61270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76173B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4D2199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02</w:t>
            </w:r>
          </w:p>
        </w:tc>
        <w:tc>
          <w:tcPr>
            <w:tcW w:w="3238" w:type="dxa"/>
            <w:tcBorders>
              <w:top w:val="nil"/>
              <w:bottom w:val="nil"/>
            </w:tcBorders>
          </w:tcPr>
          <w:p w:rsidR="0076173B" w:rsidRDefault="004D2199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ATTIVITÀ CULTURALI E INTERVENTI DIVERSI NEL SETTORE CULTURALE</w:t>
            </w:r>
          </w:p>
          <w:p w:rsidR="0076173B" w:rsidRPr="0048559A" w:rsidRDefault="004D2199" w:rsidP="00CA5899">
            <w:pPr>
              <w:rPr>
                <w:sz w:val="6"/>
                <w:szCs w:val="6"/>
              </w:rPr>
            </w:pP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9" w:type="dxa"/>
            <w:tcBorders>
              <w:top w:val="nil"/>
              <w:bottom w:val="nil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2.066,00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2.066,00</w:t>
            </w:r>
          </w:p>
        </w:tc>
        <w:tc>
          <w:tcPr>
            <w:tcW w:w="1105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4D2199" w:rsidP="00C61270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D6158E" w:rsidRPr="004D78FD">
        <w:trPr>
          <w:cantSplit/>
          <w:trHeight w:val="258"/>
        </w:trPr>
        <w:tc>
          <w:tcPr>
            <w:tcW w:w="468" w:type="dxa"/>
            <w:tcBorders>
              <w:top w:val="nil"/>
              <w:left w:val="double" w:sz="4" w:space="0" w:color="auto"/>
              <w:bottom w:val="double" w:sz="4" w:space="0" w:color="auto"/>
            </w:tcBorders>
          </w:tcPr>
          <w:p w:rsidR="00D6158E" w:rsidRPr="004D78FD" w:rsidRDefault="004D2199" w:rsidP="00464F67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4D2199" w:rsidP="00464F67">
            <w:pPr>
              <w:jc w:val="center"/>
              <w:rPr>
                <w:b/>
                <w:sz w:val="11"/>
                <w:szCs w:val="11"/>
              </w:rPr>
            </w:pPr>
          </w:p>
        </w:tc>
        <w:tc>
          <w:tcPr>
            <w:tcW w:w="3240" w:type="dxa"/>
            <w:tcBorders>
              <w:top w:val="nil"/>
              <w:bottom w:val="double" w:sz="4" w:space="0" w:color="auto"/>
            </w:tcBorders>
          </w:tcPr>
          <w:p w:rsidR="00D6158E" w:rsidRPr="004D78FD" w:rsidRDefault="004D2199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Default="004D2199" w:rsidP="00464F67">
            <w:pPr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Totale Missione 5 - TUTELA E VALORIZZAZIONE DEI BENI E DELLE ATTIVITA' CULTURALI</w:t>
            </w:r>
          </w:p>
          <w:p w:rsidR="00D6158E" w:rsidRPr="001A7174" w:rsidRDefault="004D2199" w:rsidP="00464F67">
            <w:pPr>
              <w:rPr>
                <w:b/>
                <w:sz w:val="6"/>
                <w:szCs w:val="6"/>
              </w:rPr>
            </w:pPr>
          </w:p>
        </w:tc>
        <w:tc>
          <w:tcPr>
            <w:tcW w:w="1104" w:type="dxa"/>
            <w:tcBorders>
              <w:top w:val="nil"/>
              <w:bottom w:val="double" w:sz="4" w:space="0" w:color="auto"/>
            </w:tcBorders>
          </w:tcPr>
          <w:p w:rsidR="00D6158E" w:rsidRPr="004D78FD" w:rsidRDefault="004D2199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4D2199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9" w:type="dxa"/>
            <w:tcBorders>
              <w:top w:val="nil"/>
              <w:bottom w:val="double" w:sz="4" w:space="0" w:color="auto"/>
            </w:tcBorders>
          </w:tcPr>
          <w:p w:rsidR="00D6158E" w:rsidRPr="004D78FD" w:rsidRDefault="004D2199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4D2199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2.066,00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</w:tcBorders>
          </w:tcPr>
          <w:p w:rsidR="00D6158E" w:rsidRPr="004D78FD" w:rsidRDefault="004D2199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4D2199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</w:tcBorders>
          </w:tcPr>
          <w:p w:rsidR="00D6158E" w:rsidRPr="004D78FD" w:rsidRDefault="004D2199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4D2199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</w:tcBorders>
          </w:tcPr>
          <w:p w:rsidR="00D6158E" w:rsidRPr="004D78FD" w:rsidRDefault="004D2199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4D2199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  <w:right w:val="double" w:sz="4" w:space="0" w:color="auto"/>
            </w:tcBorders>
          </w:tcPr>
          <w:p w:rsidR="00D6158E" w:rsidRPr="004D78FD" w:rsidRDefault="004D2199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4D2199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2.066,00</w:t>
            </w:r>
          </w:p>
        </w:tc>
        <w:tc>
          <w:tcPr>
            <w:tcW w:w="1105" w:type="dxa"/>
            <w:tcBorders>
              <w:top w:val="nil"/>
              <w:left w:val="double" w:sz="4" w:space="0" w:color="auto"/>
              <w:bottom w:val="double" w:sz="4" w:space="0" w:color="auto"/>
            </w:tcBorders>
          </w:tcPr>
          <w:p w:rsidR="00D6158E" w:rsidRPr="004D78FD" w:rsidRDefault="004D2199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4D2199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</w:tcBorders>
          </w:tcPr>
          <w:p w:rsidR="00D6158E" w:rsidRPr="004D78FD" w:rsidRDefault="004D2199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4D2199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</w:tcBorders>
          </w:tcPr>
          <w:p w:rsidR="00D6158E" w:rsidRPr="004D78FD" w:rsidRDefault="004D2199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4D2199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06" w:type="dxa"/>
            <w:tcBorders>
              <w:top w:val="nil"/>
              <w:bottom w:val="double" w:sz="4" w:space="0" w:color="auto"/>
            </w:tcBorders>
          </w:tcPr>
          <w:p w:rsidR="00D6158E" w:rsidRPr="004D78FD" w:rsidRDefault="004D2199" w:rsidP="00C80031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4D2199" w:rsidP="00C80031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  <w:right w:val="double" w:sz="4" w:space="0" w:color="auto"/>
            </w:tcBorders>
          </w:tcPr>
          <w:p w:rsidR="00D6158E" w:rsidRPr="004D78FD" w:rsidRDefault="004D2199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4D2199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</w:tr>
      <w:tr w:rsidR="00CA1BBA" w:rsidRPr="00F81F64">
        <w:trPr>
          <w:cantSplit/>
          <w:trHeight w:val="288"/>
        </w:trPr>
        <w:tc>
          <w:tcPr>
            <w:tcW w:w="468" w:type="dxa"/>
            <w:tcBorders>
              <w:top w:val="double" w:sz="4" w:space="0" w:color="auto"/>
              <w:left w:val="double" w:sz="4" w:space="0" w:color="auto"/>
              <w:bottom w:val="nil"/>
            </w:tcBorders>
          </w:tcPr>
          <w:p w:rsidR="00CA1BBA" w:rsidRPr="004D78FD" w:rsidRDefault="004D2199" w:rsidP="005B5DE2">
            <w:pPr>
              <w:jc w:val="center"/>
              <w:rPr>
                <w:b/>
                <w:sz w:val="6"/>
                <w:szCs w:val="6"/>
              </w:rPr>
            </w:pPr>
          </w:p>
          <w:p w:rsidR="00CA1BBA" w:rsidRPr="00F81F64" w:rsidRDefault="004D2199" w:rsidP="005B5DE2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06</w:t>
            </w:r>
          </w:p>
        </w:tc>
        <w:tc>
          <w:tcPr>
            <w:tcW w:w="3238" w:type="dxa"/>
            <w:tcBorders>
              <w:top w:val="double" w:sz="4" w:space="0" w:color="auto"/>
              <w:bottom w:val="nil"/>
            </w:tcBorders>
          </w:tcPr>
          <w:p w:rsidR="00CA1BBA" w:rsidRPr="004D78FD" w:rsidRDefault="004D2199" w:rsidP="00CA5899">
            <w:pPr>
              <w:rPr>
                <w:b/>
                <w:sz w:val="6"/>
                <w:szCs w:val="6"/>
              </w:rPr>
            </w:pPr>
          </w:p>
          <w:p w:rsidR="00CA1BBA" w:rsidRDefault="004D2199" w:rsidP="00CA5899">
            <w:pPr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Missione 6 - POLITICHE GIOVANILI, SPORT E TEMPO LIBERO</w:t>
            </w:r>
          </w:p>
          <w:p w:rsidR="00CA1BBA" w:rsidRPr="001B1FC3" w:rsidRDefault="004D2199" w:rsidP="00CA5899">
            <w:pPr>
              <w:rPr>
                <w:b/>
                <w:sz w:val="6"/>
                <w:szCs w:val="6"/>
              </w:rPr>
            </w:pPr>
          </w:p>
        </w:tc>
        <w:tc>
          <w:tcPr>
            <w:tcW w:w="1106" w:type="dxa"/>
            <w:tcBorders>
              <w:top w:val="double" w:sz="4" w:space="0" w:color="auto"/>
              <w:bottom w:val="nil"/>
            </w:tcBorders>
          </w:tcPr>
          <w:p w:rsidR="00CA1BBA" w:rsidRPr="00F81F64" w:rsidRDefault="004D2199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9" w:type="dxa"/>
            <w:tcBorders>
              <w:top w:val="double" w:sz="4" w:space="0" w:color="auto"/>
              <w:bottom w:val="nil"/>
            </w:tcBorders>
          </w:tcPr>
          <w:p w:rsidR="00CA1BBA" w:rsidRPr="00F81F64" w:rsidRDefault="004D2199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</w:tcBorders>
          </w:tcPr>
          <w:p w:rsidR="00CA1BBA" w:rsidRPr="00F81F64" w:rsidRDefault="004D2199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</w:tcBorders>
          </w:tcPr>
          <w:p w:rsidR="00CA1BBA" w:rsidRPr="00F81F64" w:rsidRDefault="004D2199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</w:tcBorders>
          </w:tcPr>
          <w:p w:rsidR="00CA1BBA" w:rsidRPr="00F81F64" w:rsidRDefault="004D2199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  <w:right w:val="double" w:sz="4" w:space="0" w:color="auto"/>
            </w:tcBorders>
          </w:tcPr>
          <w:p w:rsidR="00CA1BBA" w:rsidRPr="00F81F64" w:rsidRDefault="004D2199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05" w:type="dxa"/>
            <w:tcBorders>
              <w:top w:val="double" w:sz="4" w:space="0" w:color="auto"/>
              <w:left w:val="double" w:sz="4" w:space="0" w:color="auto"/>
              <w:bottom w:val="nil"/>
            </w:tcBorders>
          </w:tcPr>
          <w:p w:rsidR="00CA1BBA" w:rsidRPr="00F81F64" w:rsidRDefault="004D2199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</w:tcBorders>
          </w:tcPr>
          <w:p w:rsidR="00CA1BBA" w:rsidRPr="00F81F64" w:rsidRDefault="004D2199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</w:tcBorders>
          </w:tcPr>
          <w:p w:rsidR="00CA1BBA" w:rsidRPr="00F81F64" w:rsidRDefault="004D2199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06" w:type="dxa"/>
            <w:tcBorders>
              <w:top w:val="double" w:sz="4" w:space="0" w:color="auto"/>
              <w:bottom w:val="nil"/>
            </w:tcBorders>
          </w:tcPr>
          <w:p w:rsidR="00CA1BBA" w:rsidRPr="00F81F64" w:rsidRDefault="004D2199" w:rsidP="00E429DE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  <w:right w:val="double" w:sz="4" w:space="0" w:color="auto"/>
            </w:tcBorders>
          </w:tcPr>
          <w:p w:rsidR="00CA1BBA" w:rsidRPr="00F81F64" w:rsidRDefault="004D2199" w:rsidP="005B5DE2">
            <w:pPr>
              <w:jc w:val="right"/>
              <w:rPr>
                <w:b/>
                <w:sz w:val="11"/>
                <w:szCs w:val="11"/>
              </w:rPr>
            </w:pPr>
          </w:p>
        </w:tc>
      </w:tr>
      <w:tr w:rsidR="0076173B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4D2199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01</w:t>
            </w:r>
          </w:p>
        </w:tc>
        <w:tc>
          <w:tcPr>
            <w:tcW w:w="3238" w:type="dxa"/>
            <w:tcBorders>
              <w:top w:val="nil"/>
              <w:bottom w:val="nil"/>
            </w:tcBorders>
          </w:tcPr>
          <w:p w:rsidR="0076173B" w:rsidRDefault="004D2199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SPORT E TEMPO LIBERO</w:t>
            </w:r>
          </w:p>
          <w:p w:rsidR="0076173B" w:rsidRPr="0048559A" w:rsidRDefault="004D2199" w:rsidP="00CA5899">
            <w:pPr>
              <w:rPr>
                <w:sz w:val="6"/>
                <w:szCs w:val="6"/>
              </w:rPr>
            </w:pP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9" w:type="dxa"/>
            <w:tcBorders>
              <w:top w:val="nil"/>
              <w:bottom w:val="nil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6.000,00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6.000,00</w:t>
            </w:r>
          </w:p>
        </w:tc>
        <w:tc>
          <w:tcPr>
            <w:tcW w:w="1105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4D2199" w:rsidP="00C61270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76173B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4D2199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02</w:t>
            </w:r>
          </w:p>
        </w:tc>
        <w:tc>
          <w:tcPr>
            <w:tcW w:w="3238" w:type="dxa"/>
            <w:tcBorders>
              <w:top w:val="nil"/>
              <w:bottom w:val="nil"/>
            </w:tcBorders>
          </w:tcPr>
          <w:p w:rsidR="0076173B" w:rsidRDefault="004D2199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GIOVANI</w:t>
            </w:r>
          </w:p>
          <w:p w:rsidR="0076173B" w:rsidRPr="0048559A" w:rsidRDefault="004D2199" w:rsidP="00CA5899">
            <w:pPr>
              <w:rPr>
                <w:sz w:val="6"/>
                <w:szCs w:val="6"/>
              </w:rPr>
            </w:pP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9" w:type="dxa"/>
            <w:tcBorders>
              <w:top w:val="nil"/>
              <w:bottom w:val="nil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5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4D2199" w:rsidP="00C61270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D6158E" w:rsidRPr="004D78FD">
        <w:trPr>
          <w:cantSplit/>
          <w:trHeight w:val="258"/>
        </w:trPr>
        <w:tc>
          <w:tcPr>
            <w:tcW w:w="468" w:type="dxa"/>
            <w:tcBorders>
              <w:top w:val="nil"/>
              <w:left w:val="double" w:sz="4" w:space="0" w:color="auto"/>
              <w:bottom w:val="double" w:sz="4" w:space="0" w:color="auto"/>
            </w:tcBorders>
          </w:tcPr>
          <w:p w:rsidR="00D6158E" w:rsidRPr="004D78FD" w:rsidRDefault="004D2199" w:rsidP="00464F67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4D2199" w:rsidP="00464F67">
            <w:pPr>
              <w:jc w:val="center"/>
              <w:rPr>
                <w:b/>
                <w:sz w:val="11"/>
                <w:szCs w:val="11"/>
              </w:rPr>
            </w:pPr>
          </w:p>
        </w:tc>
        <w:tc>
          <w:tcPr>
            <w:tcW w:w="3240" w:type="dxa"/>
            <w:tcBorders>
              <w:top w:val="nil"/>
              <w:bottom w:val="double" w:sz="4" w:space="0" w:color="auto"/>
            </w:tcBorders>
          </w:tcPr>
          <w:p w:rsidR="00D6158E" w:rsidRPr="004D78FD" w:rsidRDefault="004D2199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Default="004D2199" w:rsidP="00464F67">
            <w:pPr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Totale Missione 6 - POLITICHE GIOVANILI, SPORT E TEMPO LIBERO</w:t>
            </w:r>
          </w:p>
          <w:p w:rsidR="00D6158E" w:rsidRPr="001A7174" w:rsidRDefault="004D2199" w:rsidP="00464F67">
            <w:pPr>
              <w:rPr>
                <w:b/>
                <w:sz w:val="6"/>
                <w:szCs w:val="6"/>
              </w:rPr>
            </w:pPr>
          </w:p>
        </w:tc>
        <w:tc>
          <w:tcPr>
            <w:tcW w:w="1104" w:type="dxa"/>
            <w:tcBorders>
              <w:top w:val="nil"/>
              <w:bottom w:val="double" w:sz="4" w:space="0" w:color="auto"/>
            </w:tcBorders>
          </w:tcPr>
          <w:p w:rsidR="00D6158E" w:rsidRPr="004D78FD" w:rsidRDefault="004D2199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4D2199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9" w:type="dxa"/>
            <w:tcBorders>
              <w:top w:val="nil"/>
              <w:bottom w:val="double" w:sz="4" w:space="0" w:color="auto"/>
            </w:tcBorders>
          </w:tcPr>
          <w:p w:rsidR="00D6158E" w:rsidRPr="004D78FD" w:rsidRDefault="004D2199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4D2199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6.000,00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</w:tcBorders>
          </w:tcPr>
          <w:p w:rsidR="00D6158E" w:rsidRPr="004D78FD" w:rsidRDefault="004D2199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4D2199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</w:tcBorders>
          </w:tcPr>
          <w:p w:rsidR="00D6158E" w:rsidRPr="004D78FD" w:rsidRDefault="004D2199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4D2199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</w:tcBorders>
          </w:tcPr>
          <w:p w:rsidR="00D6158E" w:rsidRPr="004D78FD" w:rsidRDefault="004D2199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4D2199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  <w:right w:val="double" w:sz="4" w:space="0" w:color="auto"/>
            </w:tcBorders>
          </w:tcPr>
          <w:p w:rsidR="00D6158E" w:rsidRPr="004D78FD" w:rsidRDefault="004D2199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4D2199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6.000,00</w:t>
            </w:r>
          </w:p>
        </w:tc>
        <w:tc>
          <w:tcPr>
            <w:tcW w:w="1105" w:type="dxa"/>
            <w:tcBorders>
              <w:top w:val="nil"/>
              <w:left w:val="double" w:sz="4" w:space="0" w:color="auto"/>
              <w:bottom w:val="double" w:sz="4" w:space="0" w:color="auto"/>
            </w:tcBorders>
          </w:tcPr>
          <w:p w:rsidR="00D6158E" w:rsidRPr="004D78FD" w:rsidRDefault="004D2199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4D2199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</w:tcBorders>
          </w:tcPr>
          <w:p w:rsidR="00D6158E" w:rsidRPr="004D78FD" w:rsidRDefault="004D2199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4D2199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</w:tcBorders>
          </w:tcPr>
          <w:p w:rsidR="00D6158E" w:rsidRPr="004D78FD" w:rsidRDefault="004D2199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4D2199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06" w:type="dxa"/>
            <w:tcBorders>
              <w:top w:val="nil"/>
              <w:bottom w:val="double" w:sz="4" w:space="0" w:color="auto"/>
            </w:tcBorders>
          </w:tcPr>
          <w:p w:rsidR="00D6158E" w:rsidRPr="004D78FD" w:rsidRDefault="004D2199" w:rsidP="00C80031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4D2199" w:rsidP="00C80031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  <w:right w:val="double" w:sz="4" w:space="0" w:color="auto"/>
            </w:tcBorders>
          </w:tcPr>
          <w:p w:rsidR="00D6158E" w:rsidRPr="004D78FD" w:rsidRDefault="004D2199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4D2199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</w:tr>
      <w:tr w:rsidR="00CA1BBA" w:rsidRPr="00F81F64">
        <w:trPr>
          <w:cantSplit/>
          <w:trHeight w:val="288"/>
        </w:trPr>
        <w:tc>
          <w:tcPr>
            <w:tcW w:w="468" w:type="dxa"/>
            <w:tcBorders>
              <w:top w:val="double" w:sz="4" w:space="0" w:color="auto"/>
              <w:left w:val="double" w:sz="4" w:space="0" w:color="auto"/>
              <w:bottom w:val="nil"/>
            </w:tcBorders>
          </w:tcPr>
          <w:p w:rsidR="00CA1BBA" w:rsidRPr="004D78FD" w:rsidRDefault="004D2199" w:rsidP="005B5DE2">
            <w:pPr>
              <w:jc w:val="center"/>
              <w:rPr>
                <w:b/>
                <w:sz w:val="6"/>
                <w:szCs w:val="6"/>
              </w:rPr>
            </w:pPr>
          </w:p>
          <w:p w:rsidR="00CA1BBA" w:rsidRPr="00F81F64" w:rsidRDefault="004D2199" w:rsidP="005B5DE2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07</w:t>
            </w:r>
          </w:p>
        </w:tc>
        <w:tc>
          <w:tcPr>
            <w:tcW w:w="3238" w:type="dxa"/>
            <w:tcBorders>
              <w:top w:val="double" w:sz="4" w:space="0" w:color="auto"/>
              <w:bottom w:val="nil"/>
            </w:tcBorders>
          </w:tcPr>
          <w:p w:rsidR="00CA1BBA" w:rsidRPr="004D78FD" w:rsidRDefault="004D2199" w:rsidP="00CA5899">
            <w:pPr>
              <w:rPr>
                <w:b/>
                <w:sz w:val="6"/>
                <w:szCs w:val="6"/>
              </w:rPr>
            </w:pPr>
          </w:p>
          <w:p w:rsidR="00CA1BBA" w:rsidRDefault="004D2199" w:rsidP="00CA5899">
            <w:pPr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Missione 7 - TURISMO</w:t>
            </w:r>
          </w:p>
          <w:p w:rsidR="00CA1BBA" w:rsidRPr="001B1FC3" w:rsidRDefault="004D2199" w:rsidP="00CA5899">
            <w:pPr>
              <w:rPr>
                <w:b/>
                <w:sz w:val="6"/>
                <w:szCs w:val="6"/>
              </w:rPr>
            </w:pPr>
          </w:p>
        </w:tc>
        <w:tc>
          <w:tcPr>
            <w:tcW w:w="1106" w:type="dxa"/>
            <w:tcBorders>
              <w:top w:val="double" w:sz="4" w:space="0" w:color="auto"/>
              <w:bottom w:val="nil"/>
            </w:tcBorders>
          </w:tcPr>
          <w:p w:rsidR="00CA1BBA" w:rsidRPr="00F81F64" w:rsidRDefault="004D2199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9" w:type="dxa"/>
            <w:tcBorders>
              <w:top w:val="double" w:sz="4" w:space="0" w:color="auto"/>
              <w:bottom w:val="nil"/>
            </w:tcBorders>
          </w:tcPr>
          <w:p w:rsidR="00CA1BBA" w:rsidRPr="00F81F64" w:rsidRDefault="004D2199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</w:tcBorders>
          </w:tcPr>
          <w:p w:rsidR="00CA1BBA" w:rsidRPr="00F81F64" w:rsidRDefault="004D2199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</w:tcBorders>
          </w:tcPr>
          <w:p w:rsidR="00CA1BBA" w:rsidRPr="00F81F64" w:rsidRDefault="004D2199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</w:tcBorders>
          </w:tcPr>
          <w:p w:rsidR="00CA1BBA" w:rsidRPr="00F81F64" w:rsidRDefault="004D2199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  <w:right w:val="double" w:sz="4" w:space="0" w:color="auto"/>
            </w:tcBorders>
          </w:tcPr>
          <w:p w:rsidR="00CA1BBA" w:rsidRPr="00F81F64" w:rsidRDefault="004D2199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05" w:type="dxa"/>
            <w:tcBorders>
              <w:top w:val="double" w:sz="4" w:space="0" w:color="auto"/>
              <w:left w:val="double" w:sz="4" w:space="0" w:color="auto"/>
              <w:bottom w:val="nil"/>
            </w:tcBorders>
          </w:tcPr>
          <w:p w:rsidR="00CA1BBA" w:rsidRPr="00F81F64" w:rsidRDefault="004D2199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</w:tcBorders>
          </w:tcPr>
          <w:p w:rsidR="00CA1BBA" w:rsidRPr="00F81F64" w:rsidRDefault="004D2199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</w:tcBorders>
          </w:tcPr>
          <w:p w:rsidR="00CA1BBA" w:rsidRPr="00F81F64" w:rsidRDefault="004D2199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06" w:type="dxa"/>
            <w:tcBorders>
              <w:top w:val="double" w:sz="4" w:space="0" w:color="auto"/>
              <w:bottom w:val="nil"/>
            </w:tcBorders>
          </w:tcPr>
          <w:p w:rsidR="00CA1BBA" w:rsidRPr="00F81F64" w:rsidRDefault="004D2199" w:rsidP="00E429DE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  <w:right w:val="double" w:sz="4" w:space="0" w:color="auto"/>
            </w:tcBorders>
          </w:tcPr>
          <w:p w:rsidR="00CA1BBA" w:rsidRPr="00F81F64" w:rsidRDefault="004D2199" w:rsidP="005B5DE2">
            <w:pPr>
              <w:jc w:val="right"/>
              <w:rPr>
                <w:b/>
                <w:sz w:val="11"/>
                <w:szCs w:val="11"/>
              </w:rPr>
            </w:pPr>
          </w:p>
        </w:tc>
      </w:tr>
      <w:tr w:rsidR="0076173B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4D2199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01</w:t>
            </w:r>
          </w:p>
        </w:tc>
        <w:tc>
          <w:tcPr>
            <w:tcW w:w="3238" w:type="dxa"/>
            <w:tcBorders>
              <w:top w:val="nil"/>
              <w:bottom w:val="nil"/>
            </w:tcBorders>
          </w:tcPr>
          <w:p w:rsidR="0076173B" w:rsidRDefault="004D2199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SVILUPPO E VALORIZZAZIONE DEL TURISMO</w:t>
            </w:r>
          </w:p>
          <w:p w:rsidR="0076173B" w:rsidRPr="0048559A" w:rsidRDefault="004D2199" w:rsidP="00CA5899">
            <w:pPr>
              <w:rPr>
                <w:sz w:val="6"/>
                <w:szCs w:val="6"/>
              </w:rPr>
            </w:pP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9" w:type="dxa"/>
            <w:tcBorders>
              <w:top w:val="nil"/>
              <w:bottom w:val="nil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5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4D2199" w:rsidP="00C61270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D6158E" w:rsidRPr="004D78FD">
        <w:trPr>
          <w:cantSplit/>
          <w:trHeight w:val="258"/>
        </w:trPr>
        <w:tc>
          <w:tcPr>
            <w:tcW w:w="468" w:type="dxa"/>
            <w:tcBorders>
              <w:top w:val="nil"/>
              <w:left w:val="double" w:sz="4" w:space="0" w:color="auto"/>
              <w:bottom w:val="double" w:sz="4" w:space="0" w:color="auto"/>
            </w:tcBorders>
          </w:tcPr>
          <w:p w:rsidR="00D6158E" w:rsidRPr="004D78FD" w:rsidRDefault="004D2199" w:rsidP="00464F67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4D2199" w:rsidP="00464F67">
            <w:pPr>
              <w:jc w:val="center"/>
              <w:rPr>
                <w:b/>
                <w:sz w:val="11"/>
                <w:szCs w:val="11"/>
              </w:rPr>
            </w:pPr>
          </w:p>
        </w:tc>
        <w:tc>
          <w:tcPr>
            <w:tcW w:w="3240" w:type="dxa"/>
            <w:tcBorders>
              <w:top w:val="nil"/>
              <w:bottom w:val="double" w:sz="4" w:space="0" w:color="auto"/>
            </w:tcBorders>
          </w:tcPr>
          <w:p w:rsidR="00D6158E" w:rsidRPr="004D78FD" w:rsidRDefault="004D2199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Default="004D2199" w:rsidP="00464F67">
            <w:pPr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Totale Missione 7 - TURISMO</w:t>
            </w:r>
          </w:p>
          <w:p w:rsidR="00D6158E" w:rsidRPr="001A7174" w:rsidRDefault="004D2199" w:rsidP="00464F67">
            <w:pPr>
              <w:rPr>
                <w:b/>
                <w:sz w:val="6"/>
                <w:szCs w:val="6"/>
              </w:rPr>
            </w:pPr>
          </w:p>
        </w:tc>
        <w:tc>
          <w:tcPr>
            <w:tcW w:w="1104" w:type="dxa"/>
            <w:tcBorders>
              <w:top w:val="nil"/>
              <w:bottom w:val="double" w:sz="4" w:space="0" w:color="auto"/>
            </w:tcBorders>
          </w:tcPr>
          <w:p w:rsidR="00D6158E" w:rsidRPr="004D78FD" w:rsidRDefault="004D2199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4D2199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9" w:type="dxa"/>
            <w:tcBorders>
              <w:top w:val="nil"/>
              <w:bottom w:val="double" w:sz="4" w:space="0" w:color="auto"/>
            </w:tcBorders>
          </w:tcPr>
          <w:p w:rsidR="00D6158E" w:rsidRPr="004D78FD" w:rsidRDefault="004D2199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4D2199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</w:tcBorders>
          </w:tcPr>
          <w:p w:rsidR="00D6158E" w:rsidRPr="004D78FD" w:rsidRDefault="004D2199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4D2199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</w:tcBorders>
          </w:tcPr>
          <w:p w:rsidR="00D6158E" w:rsidRPr="004D78FD" w:rsidRDefault="004D2199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4D2199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</w:tcBorders>
          </w:tcPr>
          <w:p w:rsidR="00D6158E" w:rsidRPr="004D78FD" w:rsidRDefault="004D2199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4D2199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  <w:right w:val="double" w:sz="4" w:space="0" w:color="auto"/>
            </w:tcBorders>
          </w:tcPr>
          <w:p w:rsidR="00D6158E" w:rsidRPr="004D78FD" w:rsidRDefault="004D2199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4D2199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05" w:type="dxa"/>
            <w:tcBorders>
              <w:top w:val="nil"/>
              <w:left w:val="double" w:sz="4" w:space="0" w:color="auto"/>
              <w:bottom w:val="double" w:sz="4" w:space="0" w:color="auto"/>
            </w:tcBorders>
          </w:tcPr>
          <w:p w:rsidR="00D6158E" w:rsidRPr="004D78FD" w:rsidRDefault="004D2199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4D2199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</w:tcBorders>
          </w:tcPr>
          <w:p w:rsidR="00D6158E" w:rsidRPr="004D78FD" w:rsidRDefault="004D2199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4D2199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</w:tcBorders>
          </w:tcPr>
          <w:p w:rsidR="00D6158E" w:rsidRPr="004D78FD" w:rsidRDefault="004D2199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4D2199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06" w:type="dxa"/>
            <w:tcBorders>
              <w:top w:val="nil"/>
              <w:bottom w:val="double" w:sz="4" w:space="0" w:color="auto"/>
            </w:tcBorders>
          </w:tcPr>
          <w:p w:rsidR="00D6158E" w:rsidRPr="004D78FD" w:rsidRDefault="004D2199" w:rsidP="00C80031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4D2199" w:rsidP="00C80031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  <w:right w:val="double" w:sz="4" w:space="0" w:color="auto"/>
            </w:tcBorders>
          </w:tcPr>
          <w:p w:rsidR="00D6158E" w:rsidRPr="004D78FD" w:rsidRDefault="004D2199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4D2199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</w:tr>
      <w:tr w:rsidR="00CA1BBA" w:rsidRPr="00F81F64">
        <w:trPr>
          <w:cantSplit/>
          <w:trHeight w:val="288"/>
        </w:trPr>
        <w:tc>
          <w:tcPr>
            <w:tcW w:w="468" w:type="dxa"/>
            <w:tcBorders>
              <w:top w:val="double" w:sz="4" w:space="0" w:color="auto"/>
              <w:left w:val="double" w:sz="4" w:space="0" w:color="auto"/>
              <w:bottom w:val="nil"/>
            </w:tcBorders>
          </w:tcPr>
          <w:p w:rsidR="00CA1BBA" w:rsidRPr="004D78FD" w:rsidRDefault="004D2199" w:rsidP="005B5DE2">
            <w:pPr>
              <w:jc w:val="center"/>
              <w:rPr>
                <w:b/>
                <w:sz w:val="6"/>
                <w:szCs w:val="6"/>
              </w:rPr>
            </w:pPr>
          </w:p>
          <w:p w:rsidR="00CA1BBA" w:rsidRPr="00F81F64" w:rsidRDefault="004D2199" w:rsidP="005B5DE2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08</w:t>
            </w:r>
          </w:p>
        </w:tc>
        <w:tc>
          <w:tcPr>
            <w:tcW w:w="3238" w:type="dxa"/>
            <w:tcBorders>
              <w:top w:val="double" w:sz="4" w:space="0" w:color="auto"/>
              <w:bottom w:val="nil"/>
            </w:tcBorders>
          </w:tcPr>
          <w:p w:rsidR="00CA1BBA" w:rsidRPr="004D78FD" w:rsidRDefault="004D2199" w:rsidP="00CA5899">
            <w:pPr>
              <w:rPr>
                <w:b/>
                <w:sz w:val="6"/>
                <w:szCs w:val="6"/>
              </w:rPr>
            </w:pPr>
          </w:p>
          <w:p w:rsidR="00CA1BBA" w:rsidRDefault="004D2199" w:rsidP="00CA5899">
            <w:pPr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Missione 8 - ASSETTO DEL TERRITORIO ED EDILIZIA ABITATIVA</w:t>
            </w:r>
          </w:p>
          <w:p w:rsidR="00CA1BBA" w:rsidRPr="001B1FC3" w:rsidRDefault="004D2199" w:rsidP="00CA5899">
            <w:pPr>
              <w:rPr>
                <w:b/>
                <w:sz w:val="6"/>
                <w:szCs w:val="6"/>
              </w:rPr>
            </w:pPr>
          </w:p>
        </w:tc>
        <w:tc>
          <w:tcPr>
            <w:tcW w:w="1106" w:type="dxa"/>
            <w:tcBorders>
              <w:top w:val="double" w:sz="4" w:space="0" w:color="auto"/>
              <w:bottom w:val="nil"/>
            </w:tcBorders>
          </w:tcPr>
          <w:p w:rsidR="00CA1BBA" w:rsidRPr="00F81F64" w:rsidRDefault="004D2199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9" w:type="dxa"/>
            <w:tcBorders>
              <w:top w:val="double" w:sz="4" w:space="0" w:color="auto"/>
              <w:bottom w:val="nil"/>
            </w:tcBorders>
          </w:tcPr>
          <w:p w:rsidR="00CA1BBA" w:rsidRPr="00F81F64" w:rsidRDefault="004D2199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</w:tcBorders>
          </w:tcPr>
          <w:p w:rsidR="00CA1BBA" w:rsidRPr="00F81F64" w:rsidRDefault="004D2199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</w:tcBorders>
          </w:tcPr>
          <w:p w:rsidR="00CA1BBA" w:rsidRPr="00F81F64" w:rsidRDefault="004D2199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</w:tcBorders>
          </w:tcPr>
          <w:p w:rsidR="00CA1BBA" w:rsidRPr="00F81F64" w:rsidRDefault="004D2199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  <w:right w:val="double" w:sz="4" w:space="0" w:color="auto"/>
            </w:tcBorders>
          </w:tcPr>
          <w:p w:rsidR="00CA1BBA" w:rsidRPr="00F81F64" w:rsidRDefault="004D2199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05" w:type="dxa"/>
            <w:tcBorders>
              <w:top w:val="double" w:sz="4" w:space="0" w:color="auto"/>
              <w:left w:val="double" w:sz="4" w:space="0" w:color="auto"/>
              <w:bottom w:val="nil"/>
            </w:tcBorders>
          </w:tcPr>
          <w:p w:rsidR="00CA1BBA" w:rsidRPr="00F81F64" w:rsidRDefault="004D2199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</w:tcBorders>
          </w:tcPr>
          <w:p w:rsidR="00CA1BBA" w:rsidRPr="00F81F64" w:rsidRDefault="004D2199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</w:tcBorders>
          </w:tcPr>
          <w:p w:rsidR="00CA1BBA" w:rsidRPr="00F81F64" w:rsidRDefault="004D2199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06" w:type="dxa"/>
            <w:tcBorders>
              <w:top w:val="double" w:sz="4" w:space="0" w:color="auto"/>
              <w:bottom w:val="nil"/>
            </w:tcBorders>
          </w:tcPr>
          <w:p w:rsidR="00CA1BBA" w:rsidRPr="00F81F64" w:rsidRDefault="004D2199" w:rsidP="00E429DE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  <w:right w:val="double" w:sz="4" w:space="0" w:color="auto"/>
            </w:tcBorders>
          </w:tcPr>
          <w:p w:rsidR="00CA1BBA" w:rsidRPr="00F81F64" w:rsidRDefault="004D2199" w:rsidP="005B5DE2">
            <w:pPr>
              <w:jc w:val="right"/>
              <w:rPr>
                <w:b/>
                <w:sz w:val="11"/>
                <w:szCs w:val="11"/>
              </w:rPr>
            </w:pPr>
          </w:p>
        </w:tc>
      </w:tr>
      <w:tr w:rsidR="0076173B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4D2199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01</w:t>
            </w:r>
          </w:p>
        </w:tc>
        <w:tc>
          <w:tcPr>
            <w:tcW w:w="3238" w:type="dxa"/>
            <w:tcBorders>
              <w:top w:val="nil"/>
              <w:bottom w:val="nil"/>
            </w:tcBorders>
          </w:tcPr>
          <w:p w:rsidR="0076173B" w:rsidRDefault="004D2199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URBANISTICA E ASSETTO DEL TERRITORIO</w:t>
            </w:r>
          </w:p>
          <w:p w:rsidR="0076173B" w:rsidRPr="0048559A" w:rsidRDefault="004D2199" w:rsidP="00CA5899">
            <w:pPr>
              <w:rPr>
                <w:sz w:val="6"/>
                <w:szCs w:val="6"/>
              </w:rPr>
            </w:pP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9" w:type="dxa"/>
            <w:tcBorders>
              <w:top w:val="nil"/>
              <w:bottom w:val="nil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5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4D2199" w:rsidP="00C61270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76173B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4D2199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02</w:t>
            </w:r>
          </w:p>
        </w:tc>
        <w:tc>
          <w:tcPr>
            <w:tcW w:w="3238" w:type="dxa"/>
            <w:tcBorders>
              <w:top w:val="nil"/>
              <w:bottom w:val="nil"/>
            </w:tcBorders>
          </w:tcPr>
          <w:p w:rsidR="0076173B" w:rsidRDefault="004D2199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EDILIZIA RESIDENZIALE PUBBLICA E LOCALE E PIANI DI EDILIZIA ECONOMICO-POPOLARE</w:t>
            </w:r>
          </w:p>
          <w:p w:rsidR="0076173B" w:rsidRPr="0048559A" w:rsidRDefault="004D2199" w:rsidP="00CA5899">
            <w:pPr>
              <w:rPr>
                <w:sz w:val="6"/>
                <w:szCs w:val="6"/>
              </w:rPr>
            </w:pP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9" w:type="dxa"/>
            <w:tcBorders>
              <w:top w:val="nil"/>
              <w:bottom w:val="nil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5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4D2199" w:rsidP="00C61270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D6158E" w:rsidRPr="004D78FD">
        <w:trPr>
          <w:cantSplit/>
          <w:trHeight w:val="258"/>
        </w:trPr>
        <w:tc>
          <w:tcPr>
            <w:tcW w:w="468" w:type="dxa"/>
            <w:tcBorders>
              <w:top w:val="nil"/>
              <w:left w:val="double" w:sz="4" w:space="0" w:color="auto"/>
              <w:bottom w:val="double" w:sz="4" w:space="0" w:color="auto"/>
            </w:tcBorders>
          </w:tcPr>
          <w:p w:rsidR="00D6158E" w:rsidRPr="004D78FD" w:rsidRDefault="004D2199" w:rsidP="00464F67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4D2199" w:rsidP="00464F67">
            <w:pPr>
              <w:jc w:val="center"/>
              <w:rPr>
                <w:b/>
                <w:sz w:val="11"/>
                <w:szCs w:val="11"/>
              </w:rPr>
            </w:pPr>
          </w:p>
        </w:tc>
        <w:tc>
          <w:tcPr>
            <w:tcW w:w="3240" w:type="dxa"/>
            <w:tcBorders>
              <w:top w:val="nil"/>
              <w:bottom w:val="double" w:sz="4" w:space="0" w:color="auto"/>
            </w:tcBorders>
          </w:tcPr>
          <w:p w:rsidR="00D6158E" w:rsidRPr="004D78FD" w:rsidRDefault="004D2199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Default="004D2199" w:rsidP="00464F67">
            <w:pPr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Totale Missione 8 - ASSETTO DEL TERRITORIO ED EDILIZIA ABITATIVA</w:t>
            </w:r>
          </w:p>
          <w:p w:rsidR="00D6158E" w:rsidRPr="001A7174" w:rsidRDefault="004D2199" w:rsidP="00464F67">
            <w:pPr>
              <w:rPr>
                <w:b/>
                <w:sz w:val="6"/>
                <w:szCs w:val="6"/>
              </w:rPr>
            </w:pPr>
          </w:p>
        </w:tc>
        <w:tc>
          <w:tcPr>
            <w:tcW w:w="1104" w:type="dxa"/>
            <w:tcBorders>
              <w:top w:val="nil"/>
              <w:bottom w:val="double" w:sz="4" w:space="0" w:color="auto"/>
            </w:tcBorders>
          </w:tcPr>
          <w:p w:rsidR="00D6158E" w:rsidRPr="004D78FD" w:rsidRDefault="004D2199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4D2199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9" w:type="dxa"/>
            <w:tcBorders>
              <w:top w:val="nil"/>
              <w:bottom w:val="double" w:sz="4" w:space="0" w:color="auto"/>
            </w:tcBorders>
          </w:tcPr>
          <w:p w:rsidR="00D6158E" w:rsidRPr="004D78FD" w:rsidRDefault="004D2199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4D2199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</w:tcBorders>
          </w:tcPr>
          <w:p w:rsidR="00D6158E" w:rsidRPr="004D78FD" w:rsidRDefault="004D2199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4D2199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</w:tcBorders>
          </w:tcPr>
          <w:p w:rsidR="00D6158E" w:rsidRPr="004D78FD" w:rsidRDefault="004D2199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4D2199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</w:tcBorders>
          </w:tcPr>
          <w:p w:rsidR="00D6158E" w:rsidRPr="004D78FD" w:rsidRDefault="004D2199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4D2199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  <w:right w:val="double" w:sz="4" w:space="0" w:color="auto"/>
            </w:tcBorders>
          </w:tcPr>
          <w:p w:rsidR="00D6158E" w:rsidRPr="004D78FD" w:rsidRDefault="004D2199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4D2199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05" w:type="dxa"/>
            <w:tcBorders>
              <w:top w:val="nil"/>
              <w:left w:val="double" w:sz="4" w:space="0" w:color="auto"/>
              <w:bottom w:val="double" w:sz="4" w:space="0" w:color="auto"/>
            </w:tcBorders>
          </w:tcPr>
          <w:p w:rsidR="00D6158E" w:rsidRPr="004D78FD" w:rsidRDefault="004D2199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4D2199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</w:tcBorders>
          </w:tcPr>
          <w:p w:rsidR="00D6158E" w:rsidRPr="004D78FD" w:rsidRDefault="004D2199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4D2199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</w:tcBorders>
          </w:tcPr>
          <w:p w:rsidR="00D6158E" w:rsidRPr="004D78FD" w:rsidRDefault="004D2199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4D2199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06" w:type="dxa"/>
            <w:tcBorders>
              <w:top w:val="nil"/>
              <w:bottom w:val="double" w:sz="4" w:space="0" w:color="auto"/>
            </w:tcBorders>
          </w:tcPr>
          <w:p w:rsidR="00D6158E" w:rsidRPr="004D78FD" w:rsidRDefault="004D2199" w:rsidP="00C80031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4D2199" w:rsidP="00C80031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  <w:right w:val="double" w:sz="4" w:space="0" w:color="auto"/>
            </w:tcBorders>
          </w:tcPr>
          <w:p w:rsidR="00D6158E" w:rsidRPr="004D78FD" w:rsidRDefault="004D2199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4D2199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</w:tr>
      <w:tr w:rsidR="00CA1BBA" w:rsidRPr="00F81F64">
        <w:trPr>
          <w:cantSplit/>
          <w:trHeight w:val="288"/>
        </w:trPr>
        <w:tc>
          <w:tcPr>
            <w:tcW w:w="468" w:type="dxa"/>
            <w:tcBorders>
              <w:top w:val="double" w:sz="4" w:space="0" w:color="auto"/>
              <w:left w:val="double" w:sz="4" w:space="0" w:color="auto"/>
              <w:bottom w:val="nil"/>
            </w:tcBorders>
          </w:tcPr>
          <w:p w:rsidR="00CA1BBA" w:rsidRPr="004D78FD" w:rsidRDefault="004D2199" w:rsidP="005B5DE2">
            <w:pPr>
              <w:jc w:val="center"/>
              <w:rPr>
                <w:b/>
                <w:sz w:val="6"/>
                <w:szCs w:val="6"/>
              </w:rPr>
            </w:pPr>
          </w:p>
          <w:p w:rsidR="00CA1BBA" w:rsidRPr="00F81F64" w:rsidRDefault="004D2199" w:rsidP="005B5DE2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09</w:t>
            </w:r>
          </w:p>
        </w:tc>
        <w:tc>
          <w:tcPr>
            <w:tcW w:w="3238" w:type="dxa"/>
            <w:tcBorders>
              <w:top w:val="double" w:sz="4" w:space="0" w:color="auto"/>
              <w:bottom w:val="nil"/>
            </w:tcBorders>
          </w:tcPr>
          <w:p w:rsidR="00CA1BBA" w:rsidRPr="004D78FD" w:rsidRDefault="004D2199" w:rsidP="00CA5899">
            <w:pPr>
              <w:rPr>
                <w:b/>
                <w:sz w:val="6"/>
                <w:szCs w:val="6"/>
              </w:rPr>
            </w:pPr>
          </w:p>
          <w:p w:rsidR="00CA1BBA" w:rsidRDefault="004D2199" w:rsidP="00CA5899">
            <w:pPr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Missione 9 - SVILUPPO SOSTENIBILE E TUTELA DEL TERRITORIO E DELL'AMBIENTE</w:t>
            </w:r>
          </w:p>
          <w:p w:rsidR="00CA1BBA" w:rsidRPr="001B1FC3" w:rsidRDefault="004D2199" w:rsidP="00CA5899">
            <w:pPr>
              <w:rPr>
                <w:b/>
                <w:sz w:val="6"/>
                <w:szCs w:val="6"/>
              </w:rPr>
            </w:pPr>
          </w:p>
        </w:tc>
        <w:tc>
          <w:tcPr>
            <w:tcW w:w="1106" w:type="dxa"/>
            <w:tcBorders>
              <w:top w:val="double" w:sz="4" w:space="0" w:color="auto"/>
              <w:bottom w:val="nil"/>
            </w:tcBorders>
          </w:tcPr>
          <w:p w:rsidR="00CA1BBA" w:rsidRPr="00F81F64" w:rsidRDefault="004D2199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9" w:type="dxa"/>
            <w:tcBorders>
              <w:top w:val="double" w:sz="4" w:space="0" w:color="auto"/>
              <w:bottom w:val="nil"/>
            </w:tcBorders>
          </w:tcPr>
          <w:p w:rsidR="00CA1BBA" w:rsidRPr="00F81F64" w:rsidRDefault="004D2199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</w:tcBorders>
          </w:tcPr>
          <w:p w:rsidR="00CA1BBA" w:rsidRPr="00F81F64" w:rsidRDefault="004D2199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</w:tcBorders>
          </w:tcPr>
          <w:p w:rsidR="00CA1BBA" w:rsidRPr="00F81F64" w:rsidRDefault="004D2199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</w:tcBorders>
          </w:tcPr>
          <w:p w:rsidR="00CA1BBA" w:rsidRPr="00F81F64" w:rsidRDefault="004D2199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  <w:right w:val="double" w:sz="4" w:space="0" w:color="auto"/>
            </w:tcBorders>
          </w:tcPr>
          <w:p w:rsidR="00CA1BBA" w:rsidRPr="00F81F64" w:rsidRDefault="004D2199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05" w:type="dxa"/>
            <w:tcBorders>
              <w:top w:val="double" w:sz="4" w:space="0" w:color="auto"/>
              <w:left w:val="double" w:sz="4" w:space="0" w:color="auto"/>
              <w:bottom w:val="nil"/>
            </w:tcBorders>
          </w:tcPr>
          <w:p w:rsidR="00CA1BBA" w:rsidRPr="00F81F64" w:rsidRDefault="004D2199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</w:tcBorders>
          </w:tcPr>
          <w:p w:rsidR="00CA1BBA" w:rsidRPr="00F81F64" w:rsidRDefault="004D2199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</w:tcBorders>
          </w:tcPr>
          <w:p w:rsidR="00CA1BBA" w:rsidRPr="00F81F64" w:rsidRDefault="004D2199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06" w:type="dxa"/>
            <w:tcBorders>
              <w:top w:val="double" w:sz="4" w:space="0" w:color="auto"/>
              <w:bottom w:val="nil"/>
            </w:tcBorders>
          </w:tcPr>
          <w:p w:rsidR="00CA1BBA" w:rsidRPr="00F81F64" w:rsidRDefault="004D2199" w:rsidP="00E429DE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  <w:right w:val="double" w:sz="4" w:space="0" w:color="auto"/>
            </w:tcBorders>
          </w:tcPr>
          <w:p w:rsidR="00CA1BBA" w:rsidRPr="00F81F64" w:rsidRDefault="004D2199" w:rsidP="005B5DE2">
            <w:pPr>
              <w:jc w:val="right"/>
              <w:rPr>
                <w:b/>
                <w:sz w:val="11"/>
                <w:szCs w:val="11"/>
              </w:rPr>
            </w:pPr>
          </w:p>
        </w:tc>
      </w:tr>
      <w:tr w:rsidR="0076173B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4D2199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01</w:t>
            </w:r>
          </w:p>
        </w:tc>
        <w:tc>
          <w:tcPr>
            <w:tcW w:w="3238" w:type="dxa"/>
            <w:tcBorders>
              <w:top w:val="nil"/>
              <w:bottom w:val="nil"/>
            </w:tcBorders>
          </w:tcPr>
          <w:p w:rsidR="0076173B" w:rsidRDefault="004D2199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DIFESA DEL SUOLO</w:t>
            </w:r>
          </w:p>
          <w:p w:rsidR="0076173B" w:rsidRPr="0048559A" w:rsidRDefault="004D2199" w:rsidP="00CA5899">
            <w:pPr>
              <w:rPr>
                <w:sz w:val="6"/>
                <w:szCs w:val="6"/>
              </w:rPr>
            </w:pP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9" w:type="dxa"/>
            <w:tcBorders>
              <w:top w:val="nil"/>
              <w:bottom w:val="nil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5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4D2199" w:rsidP="00C61270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76173B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4D2199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02</w:t>
            </w:r>
          </w:p>
        </w:tc>
        <w:tc>
          <w:tcPr>
            <w:tcW w:w="3238" w:type="dxa"/>
            <w:tcBorders>
              <w:top w:val="nil"/>
              <w:bottom w:val="nil"/>
            </w:tcBorders>
          </w:tcPr>
          <w:p w:rsidR="0076173B" w:rsidRDefault="004D2199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TUTELA, VALORIZZAZIONE E RECUPERO AMBIENTALE</w:t>
            </w:r>
          </w:p>
          <w:p w:rsidR="0076173B" w:rsidRPr="0048559A" w:rsidRDefault="004D2199" w:rsidP="00CA5899">
            <w:pPr>
              <w:rPr>
                <w:sz w:val="6"/>
                <w:szCs w:val="6"/>
              </w:rPr>
            </w:pP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9" w:type="dxa"/>
            <w:tcBorders>
              <w:top w:val="nil"/>
              <w:bottom w:val="nil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2.500,00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2.500,00</w:t>
            </w:r>
          </w:p>
        </w:tc>
        <w:tc>
          <w:tcPr>
            <w:tcW w:w="1105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4D2199" w:rsidP="00C61270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76173B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4D2199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03</w:t>
            </w:r>
          </w:p>
        </w:tc>
        <w:tc>
          <w:tcPr>
            <w:tcW w:w="3238" w:type="dxa"/>
            <w:tcBorders>
              <w:top w:val="nil"/>
              <w:bottom w:val="nil"/>
            </w:tcBorders>
          </w:tcPr>
          <w:p w:rsidR="0076173B" w:rsidRDefault="004D2199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RIFIUTI</w:t>
            </w:r>
          </w:p>
          <w:p w:rsidR="0076173B" w:rsidRPr="0048559A" w:rsidRDefault="004D2199" w:rsidP="00CA5899">
            <w:pPr>
              <w:rPr>
                <w:sz w:val="6"/>
                <w:szCs w:val="6"/>
              </w:rPr>
            </w:pP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9" w:type="dxa"/>
            <w:tcBorders>
              <w:top w:val="nil"/>
              <w:bottom w:val="nil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5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4D2199" w:rsidP="00C61270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76173B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4D2199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04</w:t>
            </w:r>
          </w:p>
        </w:tc>
        <w:tc>
          <w:tcPr>
            <w:tcW w:w="3238" w:type="dxa"/>
            <w:tcBorders>
              <w:top w:val="nil"/>
              <w:bottom w:val="nil"/>
            </w:tcBorders>
          </w:tcPr>
          <w:p w:rsidR="0076173B" w:rsidRDefault="004D2199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SERVIZIO IDRICO INTEGRATO</w:t>
            </w:r>
          </w:p>
          <w:p w:rsidR="0076173B" w:rsidRPr="0048559A" w:rsidRDefault="004D2199" w:rsidP="00CA5899">
            <w:pPr>
              <w:rPr>
                <w:sz w:val="6"/>
                <w:szCs w:val="6"/>
              </w:rPr>
            </w:pP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9" w:type="dxa"/>
            <w:tcBorders>
              <w:top w:val="nil"/>
              <w:bottom w:val="nil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5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4D2199" w:rsidP="00C61270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76173B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4D2199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05</w:t>
            </w:r>
          </w:p>
        </w:tc>
        <w:tc>
          <w:tcPr>
            <w:tcW w:w="3238" w:type="dxa"/>
            <w:tcBorders>
              <w:top w:val="nil"/>
              <w:bottom w:val="nil"/>
            </w:tcBorders>
          </w:tcPr>
          <w:p w:rsidR="0076173B" w:rsidRDefault="004D2199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AREE PROTETTE, PARCHI NATURALI, PROTEZIONE NATURALISTICA E FORESTAZIONE</w:t>
            </w:r>
          </w:p>
          <w:p w:rsidR="0076173B" w:rsidRPr="0048559A" w:rsidRDefault="004D2199" w:rsidP="00CA5899">
            <w:pPr>
              <w:rPr>
                <w:sz w:val="6"/>
                <w:szCs w:val="6"/>
              </w:rPr>
            </w:pP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9" w:type="dxa"/>
            <w:tcBorders>
              <w:top w:val="nil"/>
              <w:bottom w:val="nil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5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4D2199" w:rsidP="00C61270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76173B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4D2199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06</w:t>
            </w:r>
          </w:p>
        </w:tc>
        <w:tc>
          <w:tcPr>
            <w:tcW w:w="3238" w:type="dxa"/>
            <w:tcBorders>
              <w:top w:val="nil"/>
              <w:bottom w:val="nil"/>
            </w:tcBorders>
          </w:tcPr>
          <w:p w:rsidR="0076173B" w:rsidRDefault="004D2199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TUTELA E VALORIZZAZIONE DELLE RISORSE IDRICHE</w:t>
            </w:r>
          </w:p>
          <w:p w:rsidR="0076173B" w:rsidRPr="0048559A" w:rsidRDefault="004D2199" w:rsidP="00CA5899">
            <w:pPr>
              <w:rPr>
                <w:sz w:val="6"/>
                <w:szCs w:val="6"/>
              </w:rPr>
            </w:pP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9" w:type="dxa"/>
            <w:tcBorders>
              <w:top w:val="nil"/>
              <w:bottom w:val="nil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5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4D2199" w:rsidP="00C61270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76173B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4D2199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07</w:t>
            </w:r>
          </w:p>
        </w:tc>
        <w:tc>
          <w:tcPr>
            <w:tcW w:w="3238" w:type="dxa"/>
            <w:tcBorders>
              <w:top w:val="nil"/>
              <w:bottom w:val="nil"/>
            </w:tcBorders>
          </w:tcPr>
          <w:p w:rsidR="0076173B" w:rsidRDefault="004D2199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SVILUPPO SOSTENIBILE TERRITORIO MONTANO PICCOLI COMUNI</w:t>
            </w:r>
          </w:p>
          <w:p w:rsidR="0076173B" w:rsidRPr="0048559A" w:rsidRDefault="004D2199" w:rsidP="00CA5899">
            <w:pPr>
              <w:rPr>
                <w:sz w:val="6"/>
                <w:szCs w:val="6"/>
              </w:rPr>
            </w:pP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9" w:type="dxa"/>
            <w:tcBorders>
              <w:top w:val="nil"/>
              <w:bottom w:val="nil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5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4D2199" w:rsidP="00C61270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76173B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4D2199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08</w:t>
            </w:r>
          </w:p>
        </w:tc>
        <w:tc>
          <w:tcPr>
            <w:tcW w:w="3238" w:type="dxa"/>
            <w:tcBorders>
              <w:top w:val="nil"/>
              <w:bottom w:val="nil"/>
            </w:tcBorders>
          </w:tcPr>
          <w:p w:rsidR="0076173B" w:rsidRDefault="004D2199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QUALITÀ DELL'ARIA E RIDUZIONE DELL'INQUINAMENTO</w:t>
            </w:r>
          </w:p>
          <w:p w:rsidR="0076173B" w:rsidRPr="0048559A" w:rsidRDefault="004D2199" w:rsidP="00CA5899">
            <w:pPr>
              <w:rPr>
                <w:sz w:val="6"/>
                <w:szCs w:val="6"/>
              </w:rPr>
            </w:pP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9" w:type="dxa"/>
            <w:tcBorders>
              <w:top w:val="nil"/>
              <w:bottom w:val="nil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5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4D2199" w:rsidP="00C61270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D6158E" w:rsidRPr="004D78FD">
        <w:trPr>
          <w:cantSplit/>
          <w:trHeight w:val="258"/>
        </w:trPr>
        <w:tc>
          <w:tcPr>
            <w:tcW w:w="468" w:type="dxa"/>
            <w:tcBorders>
              <w:top w:val="nil"/>
              <w:left w:val="double" w:sz="4" w:space="0" w:color="auto"/>
              <w:bottom w:val="double" w:sz="4" w:space="0" w:color="auto"/>
            </w:tcBorders>
          </w:tcPr>
          <w:p w:rsidR="00D6158E" w:rsidRPr="004D78FD" w:rsidRDefault="004D2199" w:rsidP="00464F67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4D2199" w:rsidP="00464F67">
            <w:pPr>
              <w:jc w:val="center"/>
              <w:rPr>
                <w:b/>
                <w:sz w:val="11"/>
                <w:szCs w:val="11"/>
              </w:rPr>
            </w:pPr>
          </w:p>
        </w:tc>
        <w:tc>
          <w:tcPr>
            <w:tcW w:w="3240" w:type="dxa"/>
            <w:tcBorders>
              <w:top w:val="nil"/>
              <w:bottom w:val="double" w:sz="4" w:space="0" w:color="auto"/>
            </w:tcBorders>
          </w:tcPr>
          <w:p w:rsidR="00D6158E" w:rsidRPr="004D78FD" w:rsidRDefault="004D2199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Default="004D2199" w:rsidP="00464F67">
            <w:pPr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Totale Missione 9 - SVILUPPO SOSTENIBILE E TUTELA DEL TERRITORIO E DELL'AMBIENTE</w:t>
            </w:r>
          </w:p>
          <w:p w:rsidR="00D6158E" w:rsidRPr="001A7174" w:rsidRDefault="004D2199" w:rsidP="00464F67">
            <w:pPr>
              <w:rPr>
                <w:b/>
                <w:sz w:val="6"/>
                <w:szCs w:val="6"/>
              </w:rPr>
            </w:pPr>
          </w:p>
        </w:tc>
        <w:tc>
          <w:tcPr>
            <w:tcW w:w="1104" w:type="dxa"/>
            <w:tcBorders>
              <w:top w:val="nil"/>
              <w:bottom w:val="double" w:sz="4" w:space="0" w:color="auto"/>
            </w:tcBorders>
          </w:tcPr>
          <w:p w:rsidR="00D6158E" w:rsidRPr="004D78FD" w:rsidRDefault="004D2199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4D2199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9" w:type="dxa"/>
            <w:tcBorders>
              <w:top w:val="nil"/>
              <w:bottom w:val="double" w:sz="4" w:space="0" w:color="auto"/>
            </w:tcBorders>
          </w:tcPr>
          <w:p w:rsidR="00D6158E" w:rsidRPr="004D78FD" w:rsidRDefault="004D2199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4D2199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2.500,00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</w:tcBorders>
          </w:tcPr>
          <w:p w:rsidR="00D6158E" w:rsidRPr="004D78FD" w:rsidRDefault="004D2199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4D2199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</w:tcBorders>
          </w:tcPr>
          <w:p w:rsidR="00D6158E" w:rsidRPr="004D78FD" w:rsidRDefault="004D2199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4D2199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</w:tcBorders>
          </w:tcPr>
          <w:p w:rsidR="00D6158E" w:rsidRPr="004D78FD" w:rsidRDefault="004D2199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4D2199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  <w:right w:val="double" w:sz="4" w:space="0" w:color="auto"/>
            </w:tcBorders>
          </w:tcPr>
          <w:p w:rsidR="00D6158E" w:rsidRPr="004D78FD" w:rsidRDefault="004D2199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4D2199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2.500,00</w:t>
            </w:r>
          </w:p>
        </w:tc>
        <w:tc>
          <w:tcPr>
            <w:tcW w:w="1105" w:type="dxa"/>
            <w:tcBorders>
              <w:top w:val="nil"/>
              <w:left w:val="double" w:sz="4" w:space="0" w:color="auto"/>
              <w:bottom w:val="double" w:sz="4" w:space="0" w:color="auto"/>
            </w:tcBorders>
          </w:tcPr>
          <w:p w:rsidR="00D6158E" w:rsidRPr="004D78FD" w:rsidRDefault="004D2199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4D2199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</w:tcBorders>
          </w:tcPr>
          <w:p w:rsidR="00D6158E" w:rsidRPr="004D78FD" w:rsidRDefault="004D2199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4D2199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</w:tcBorders>
          </w:tcPr>
          <w:p w:rsidR="00D6158E" w:rsidRPr="004D78FD" w:rsidRDefault="004D2199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4D2199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06" w:type="dxa"/>
            <w:tcBorders>
              <w:top w:val="nil"/>
              <w:bottom w:val="double" w:sz="4" w:space="0" w:color="auto"/>
            </w:tcBorders>
          </w:tcPr>
          <w:p w:rsidR="00D6158E" w:rsidRPr="004D78FD" w:rsidRDefault="004D2199" w:rsidP="00C80031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4D2199" w:rsidP="00C80031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  <w:right w:val="double" w:sz="4" w:space="0" w:color="auto"/>
            </w:tcBorders>
          </w:tcPr>
          <w:p w:rsidR="00D6158E" w:rsidRPr="004D78FD" w:rsidRDefault="004D2199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4D2199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</w:tr>
      <w:tr w:rsidR="00CA1BBA" w:rsidRPr="00F81F64">
        <w:trPr>
          <w:cantSplit/>
          <w:trHeight w:val="288"/>
        </w:trPr>
        <w:tc>
          <w:tcPr>
            <w:tcW w:w="468" w:type="dxa"/>
            <w:tcBorders>
              <w:top w:val="double" w:sz="4" w:space="0" w:color="auto"/>
              <w:left w:val="double" w:sz="4" w:space="0" w:color="auto"/>
              <w:bottom w:val="nil"/>
            </w:tcBorders>
          </w:tcPr>
          <w:p w:rsidR="00CA1BBA" w:rsidRPr="004D78FD" w:rsidRDefault="004D2199" w:rsidP="005B5DE2">
            <w:pPr>
              <w:jc w:val="center"/>
              <w:rPr>
                <w:b/>
                <w:sz w:val="6"/>
                <w:szCs w:val="6"/>
              </w:rPr>
            </w:pPr>
          </w:p>
          <w:p w:rsidR="00CA1BBA" w:rsidRPr="00F81F64" w:rsidRDefault="004D2199" w:rsidP="005B5DE2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10</w:t>
            </w:r>
          </w:p>
        </w:tc>
        <w:tc>
          <w:tcPr>
            <w:tcW w:w="3238" w:type="dxa"/>
            <w:tcBorders>
              <w:top w:val="double" w:sz="4" w:space="0" w:color="auto"/>
              <w:bottom w:val="nil"/>
            </w:tcBorders>
          </w:tcPr>
          <w:p w:rsidR="00CA1BBA" w:rsidRPr="004D78FD" w:rsidRDefault="004D2199" w:rsidP="00CA5899">
            <w:pPr>
              <w:rPr>
                <w:b/>
                <w:sz w:val="6"/>
                <w:szCs w:val="6"/>
              </w:rPr>
            </w:pPr>
          </w:p>
          <w:p w:rsidR="00CA1BBA" w:rsidRDefault="004D2199" w:rsidP="00CA5899">
            <w:pPr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Missione 10 - TRASPORTI E DIRITTO ALLA MOBILITA'</w:t>
            </w:r>
          </w:p>
          <w:p w:rsidR="00CA1BBA" w:rsidRPr="001B1FC3" w:rsidRDefault="004D2199" w:rsidP="00CA5899">
            <w:pPr>
              <w:rPr>
                <w:b/>
                <w:sz w:val="6"/>
                <w:szCs w:val="6"/>
              </w:rPr>
            </w:pPr>
          </w:p>
        </w:tc>
        <w:tc>
          <w:tcPr>
            <w:tcW w:w="1106" w:type="dxa"/>
            <w:tcBorders>
              <w:top w:val="double" w:sz="4" w:space="0" w:color="auto"/>
              <w:bottom w:val="nil"/>
            </w:tcBorders>
          </w:tcPr>
          <w:p w:rsidR="00CA1BBA" w:rsidRPr="00F81F64" w:rsidRDefault="004D2199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9" w:type="dxa"/>
            <w:tcBorders>
              <w:top w:val="double" w:sz="4" w:space="0" w:color="auto"/>
              <w:bottom w:val="nil"/>
            </w:tcBorders>
          </w:tcPr>
          <w:p w:rsidR="00CA1BBA" w:rsidRPr="00F81F64" w:rsidRDefault="004D2199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</w:tcBorders>
          </w:tcPr>
          <w:p w:rsidR="00CA1BBA" w:rsidRPr="00F81F64" w:rsidRDefault="004D2199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</w:tcBorders>
          </w:tcPr>
          <w:p w:rsidR="00CA1BBA" w:rsidRPr="00F81F64" w:rsidRDefault="004D2199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</w:tcBorders>
          </w:tcPr>
          <w:p w:rsidR="00CA1BBA" w:rsidRPr="00F81F64" w:rsidRDefault="004D2199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  <w:right w:val="double" w:sz="4" w:space="0" w:color="auto"/>
            </w:tcBorders>
          </w:tcPr>
          <w:p w:rsidR="00CA1BBA" w:rsidRPr="00F81F64" w:rsidRDefault="004D2199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05" w:type="dxa"/>
            <w:tcBorders>
              <w:top w:val="double" w:sz="4" w:space="0" w:color="auto"/>
              <w:left w:val="double" w:sz="4" w:space="0" w:color="auto"/>
              <w:bottom w:val="nil"/>
            </w:tcBorders>
          </w:tcPr>
          <w:p w:rsidR="00CA1BBA" w:rsidRPr="00F81F64" w:rsidRDefault="004D2199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</w:tcBorders>
          </w:tcPr>
          <w:p w:rsidR="00CA1BBA" w:rsidRPr="00F81F64" w:rsidRDefault="004D2199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</w:tcBorders>
          </w:tcPr>
          <w:p w:rsidR="00CA1BBA" w:rsidRPr="00F81F64" w:rsidRDefault="004D2199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06" w:type="dxa"/>
            <w:tcBorders>
              <w:top w:val="double" w:sz="4" w:space="0" w:color="auto"/>
              <w:bottom w:val="nil"/>
            </w:tcBorders>
          </w:tcPr>
          <w:p w:rsidR="00CA1BBA" w:rsidRPr="00F81F64" w:rsidRDefault="004D2199" w:rsidP="00E429DE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  <w:right w:val="double" w:sz="4" w:space="0" w:color="auto"/>
            </w:tcBorders>
          </w:tcPr>
          <w:p w:rsidR="00CA1BBA" w:rsidRPr="00F81F64" w:rsidRDefault="004D2199" w:rsidP="005B5DE2">
            <w:pPr>
              <w:jc w:val="right"/>
              <w:rPr>
                <w:b/>
                <w:sz w:val="11"/>
                <w:szCs w:val="11"/>
              </w:rPr>
            </w:pPr>
          </w:p>
        </w:tc>
      </w:tr>
      <w:tr w:rsidR="0076173B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4D2199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01</w:t>
            </w:r>
          </w:p>
        </w:tc>
        <w:tc>
          <w:tcPr>
            <w:tcW w:w="3238" w:type="dxa"/>
            <w:tcBorders>
              <w:top w:val="nil"/>
              <w:bottom w:val="nil"/>
            </w:tcBorders>
          </w:tcPr>
          <w:p w:rsidR="0076173B" w:rsidRDefault="004D2199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TRASPORTO FERROVIARIO</w:t>
            </w:r>
          </w:p>
          <w:p w:rsidR="0076173B" w:rsidRPr="0048559A" w:rsidRDefault="004D2199" w:rsidP="00CA5899">
            <w:pPr>
              <w:rPr>
                <w:sz w:val="6"/>
                <w:szCs w:val="6"/>
              </w:rPr>
            </w:pP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9" w:type="dxa"/>
            <w:tcBorders>
              <w:top w:val="nil"/>
              <w:bottom w:val="nil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5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4D2199" w:rsidP="00C61270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76173B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4D2199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02</w:t>
            </w:r>
          </w:p>
        </w:tc>
        <w:tc>
          <w:tcPr>
            <w:tcW w:w="3238" w:type="dxa"/>
            <w:tcBorders>
              <w:top w:val="nil"/>
              <w:bottom w:val="nil"/>
            </w:tcBorders>
          </w:tcPr>
          <w:p w:rsidR="0076173B" w:rsidRDefault="004D2199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TRASPORTO PUBBLICO LOCALE</w:t>
            </w:r>
          </w:p>
          <w:p w:rsidR="0076173B" w:rsidRPr="0048559A" w:rsidRDefault="004D2199" w:rsidP="00CA5899">
            <w:pPr>
              <w:rPr>
                <w:sz w:val="6"/>
                <w:szCs w:val="6"/>
              </w:rPr>
            </w:pP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9" w:type="dxa"/>
            <w:tcBorders>
              <w:top w:val="nil"/>
              <w:bottom w:val="nil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5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4D2199" w:rsidP="00C61270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76173B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4D2199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03</w:t>
            </w:r>
          </w:p>
        </w:tc>
        <w:tc>
          <w:tcPr>
            <w:tcW w:w="3238" w:type="dxa"/>
            <w:tcBorders>
              <w:top w:val="nil"/>
              <w:bottom w:val="nil"/>
            </w:tcBorders>
          </w:tcPr>
          <w:p w:rsidR="0076173B" w:rsidRDefault="004D2199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TRASPORTO PER VIE D'ACQUA</w:t>
            </w:r>
          </w:p>
          <w:p w:rsidR="0076173B" w:rsidRPr="0048559A" w:rsidRDefault="004D2199" w:rsidP="00CA5899">
            <w:pPr>
              <w:rPr>
                <w:sz w:val="6"/>
                <w:szCs w:val="6"/>
              </w:rPr>
            </w:pP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9" w:type="dxa"/>
            <w:tcBorders>
              <w:top w:val="nil"/>
              <w:bottom w:val="nil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5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4D2199" w:rsidP="00C61270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76173B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4D2199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04</w:t>
            </w:r>
          </w:p>
        </w:tc>
        <w:tc>
          <w:tcPr>
            <w:tcW w:w="3238" w:type="dxa"/>
            <w:tcBorders>
              <w:top w:val="nil"/>
              <w:bottom w:val="nil"/>
            </w:tcBorders>
          </w:tcPr>
          <w:p w:rsidR="0076173B" w:rsidRDefault="004D2199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ALTRE MODALITA' DI TRASPORTO</w:t>
            </w:r>
          </w:p>
          <w:p w:rsidR="0076173B" w:rsidRPr="0048559A" w:rsidRDefault="004D2199" w:rsidP="00CA5899">
            <w:pPr>
              <w:rPr>
                <w:sz w:val="6"/>
                <w:szCs w:val="6"/>
              </w:rPr>
            </w:pP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9" w:type="dxa"/>
            <w:tcBorders>
              <w:top w:val="nil"/>
              <w:bottom w:val="nil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5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4D2199" w:rsidP="00C61270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76173B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4D2199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05</w:t>
            </w:r>
          </w:p>
        </w:tc>
        <w:tc>
          <w:tcPr>
            <w:tcW w:w="3238" w:type="dxa"/>
            <w:tcBorders>
              <w:top w:val="nil"/>
              <w:bottom w:val="nil"/>
            </w:tcBorders>
          </w:tcPr>
          <w:p w:rsidR="0076173B" w:rsidRDefault="004D2199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VIABILITA' E INFRASTRUTTURE STRADALI</w:t>
            </w:r>
          </w:p>
          <w:p w:rsidR="0076173B" w:rsidRPr="0048559A" w:rsidRDefault="004D2199" w:rsidP="00CA5899">
            <w:pPr>
              <w:rPr>
                <w:sz w:val="6"/>
                <w:szCs w:val="6"/>
              </w:rPr>
            </w:pP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9" w:type="dxa"/>
            <w:tcBorders>
              <w:top w:val="nil"/>
              <w:bottom w:val="nil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5.000,00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5.000,00</w:t>
            </w:r>
          </w:p>
        </w:tc>
        <w:tc>
          <w:tcPr>
            <w:tcW w:w="1105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4D2199" w:rsidP="00C61270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D6158E" w:rsidRPr="004D78FD">
        <w:trPr>
          <w:cantSplit/>
          <w:trHeight w:val="258"/>
        </w:trPr>
        <w:tc>
          <w:tcPr>
            <w:tcW w:w="468" w:type="dxa"/>
            <w:tcBorders>
              <w:top w:val="nil"/>
              <w:left w:val="double" w:sz="4" w:space="0" w:color="auto"/>
              <w:bottom w:val="double" w:sz="4" w:space="0" w:color="auto"/>
            </w:tcBorders>
          </w:tcPr>
          <w:p w:rsidR="00D6158E" w:rsidRPr="004D78FD" w:rsidRDefault="004D2199" w:rsidP="00464F67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4D2199" w:rsidP="00464F67">
            <w:pPr>
              <w:jc w:val="center"/>
              <w:rPr>
                <w:b/>
                <w:sz w:val="11"/>
                <w:szCs w:val="11"/>
              </w:rPr>
            </w:pPr>
          </w:p>
        </w:tc>
        <w:tc>
          <w:tcPr>
            <w:tcW w:w="3240" w:type="dxa"/>
            <w:tcBorders>
              <w:top w:val="nil"/>
              <w:bottom w:val="double" w:sz="4" w:space="0" w:color="auto"/>
            </w:tcBorders>
          </w:tcPr>
          <w:p w:rsidR="00D6158E" w:rsidRPr="004D78FD" w:rsidRDefault="004D2199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Default="004D2199" w:rsidP="00464F67">
            <w:pPr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Totale Missione 10 - TRASPORTI E DIRITTO ALLA MOBILITA'</w:t>
            </w:r>
          </w:p>
          <w:p w:rsidR="00D6158E" w:rsidRPr="001A7174" w:rsidRDefault="004D2199" w:rsidP="00464F67">
            <w:pPr>
              <w:rPr>
                <w:b/>
                <w:sz w:val="6"/>
                <w:szCs w:val="6"/>
              </w:rPr>
            </w:pPr>
          </w:p>
        </w:tc>
        <w:tc>
          <w:tcPr>
            <w:tcW w:w="1104" w:type="dxa"/>
            <w:tcBorders>
              <w:top w:val="nil"/>
              <w:bottom w:val="double" w:sz="4" w:space="0" w:color="auto"/>
            </w:tcBorders>
          </w:tcPr>
          <w:p w:rsidR="00D6158E" w:rsidRPr="004D78FD" w:rsidRDefault="004D2199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4D2199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9" w:type="dxa"/>
            <w:tcBorders>
              <w:top w:val="nil"/>
              <w:bottom w:val="double" w:sz="4" w:space="0" w:color="auto"/>
            </w:tcBorders>
          </w:tcPr>
          <w:p w:rsidR="00D6158E" w:rsidRPr="004D78FD" w:rsidRDefault="004D2199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4D2199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5.000,00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</w:tcBorders>
          </w:tcPr>
          <w:p w:rsidR="00D6158E" w:rsidRPr="004D78FD" w:rsidRDefault="004D2199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4D2199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</w:tcBorders>
          </w:tcPr>
          <w:p w:rsidR="00D6158E" w:rsidRPr="004D78FD" w:rsidRDefault="004D2199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4D2199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</w:tcBorders>
          </w:tcPr>
          <w:p w:rsidR="00D6158E" w:rsidRPr="004D78FD" w:rsidRDefault="004D2199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4D2199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  <w:right w:val="double" w:sz="4" w:space="0" w:color="auto"/>
            </w:tcBorders>
          </w:tcPr>
          <w:p w:rsidR="00D6158E" w:rsidRPr="004D78FD" w:rsidRDefault="004D2199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4D2199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5.000,00</w:t>
            </w:r>
          </w:p>
        </w:tc>
        <w:tc>
          <w:tcPr>
            <w:tcW w:w="1105" w:type="dxa"/>
            <w:tcBorders>
              <w:top w:val="nil"/>
              <w:left w:val="double" w:sz="4" w:space="0" w:color="auto"/>
              <w:bottom w:val="double" w:sz="4" w:space="0" w:color="auto"/>
            </w:tcBorders>
          </w:tcPr>
          <w:p w:rsidR="00D6158E" w:rsidRPr="004D78FD" w:rsidRDefault="004D2199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4D2199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</w:tcBorders>
          </w:tcPr>
          <w:p w:rsidR="00D6158E" w:rsidRPr="004D78FD" w:rsidRDefault="004D2199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4D2199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</w:tcBorders>
          </w:tcPr>
          <w:p w:rsidR="00D6158E" w:rsidRPr="004D78FD" w:rsidRDefault="004D2199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4D2199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06" w:type="dxa"/>
            <w:tcBorders>
              <w:top w:val="nil"/>
              <w:bottom w:val="double" w:sz="4" w:space="0" w:color="auto"/>
            </w:tcBorders>
          </w:tcPr>
          <w:p w:rsidR="00D6158E" w:rsidRPr="004D78FD" w:rsidRDefault="004D2199" w:rsidP="00C80031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4D2199" w:rsidP="00C80031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  <w:right w:val="double" w:sz="4" w:space="0" w:color="auto"/>
            </w:tcBorders>
          </w:tcPr>
          <w:p w:rsidR="00D6158E" w:rsidRPr="004D78FD" w:rsidRDefault="004D2199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4D2199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</w:tr>
      <w:tr w:rsidR="00CA1BBA" w:rsidRPr="00F81F64">
        <w:trPr>
          <w:cantSplit/>
          <w:trHeight w:val="288"/>
        </w:trPr>
        <w:tc>
          <w:tcPr>
            <w:tcW w:w="468" w:type="dxa"/>
            <w:tcBorders>
              <w:top w:val="double" w:sz="4" w:space="0" w:color="auto"/>
              <w:left w:val="double" w:sz="4" w:space="0" w:color="auto"/>
              <w:bottom w:val="nil"/>
            </w:tcBorders>
          </w:tcPr>
          <w:p w:rsidR="00CA1BBA" w:rsidRPr="004D78FD" w:rsidRDefault="004D2199" w:rsidP="005B5DE2">
            <w:pPr>
              <w:jc w:val="center"/>
              <w:rPr>
                <w:b/>
                <w:sz w:val="6"/>
                <w:szCs w:val="6"/>
              </w:rPr>
            </w:pPr>
          </w:p>
          <w:p w:rsidR="00CA1BBA" w:rsidRPr="00F81F64" w:rsidRDefault="004D2199" w:rsidP="005B5DE2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11</w:t>
            </w:r>
          </w:p>
        </w:tc>
        <w:tc>
          <w:tcPr>
            <w:tcW w:w="3238" w:type="dxa"/>
            <w:tcBorders>
              <w:top w:val="double" w:sz="4" w:space="0" w:color="auto"/>
              <w:bottom w:val="nil"/>
            </w:tcBorders>
          </w:tcPr>
          <w:p w:rsidR="00CA1BBA" w:rsidRPr="004D78FD" w:rsidRDefault="004D2199" w:rsidP="00CA5899">
            <w:pPr>
              <w:rPr>
                <w:b/>
                <w:sz w:val="6"/>
                <w:szCs w:val="6"/>
              </w:rPr>
            </w:pPr>
          </w:p>
          <w:p w:rsidR="00CA1BBA" w:rsidRDefault="004D2199" w:rsidP="00CA5899">
            <w:pPr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Missione 11 - SOCCORSO CIVILE</w:t>
            </w:r>
          </w:p>
          <w:p w:rsidR="00CA1BBA" w:rsidRPr="001B1FC3" w:rsidRDefault="004D2199" w:rsidP="00CA5899">
            <w:pPr>
              <w:rPr>
                <w:b/>
                <w:sz w:val="6"/>
                <w:szCs w:val="6"/>
              </w:rPr>
            </w:pPr>
          </w:p>
        </w:tc>
        <w:tc>
          <w:tcPr>
            <w:tcW w:w="1106" w:type="dxa"/>
            <w:tcBorders>
              <w:top w:val="double" w:sz="4" w:space="0" w:color="auto"/>
              <w:bottom w:val="nil"/>
            </w:tcBorders>
          </w:tcPr>
          <w:p w:rsidR="00CA1BBA" w:rsidRPr="00F81F64" w:rsidRDefault="004D2199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9" w:type="dxa"/>
            <w:tcBorders>
              <w:top w:val="double" w:sz="4" w:space="0" w:color="auto"/>
              <w:bottom w:val="nil"/>
            </w:tcBorders>
          </w:tcPr>
          <w:p w:rsidR="00CA1BBA" w:rsidRPr="00F81F64" w:rsidRDefault="004D2199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</w:tcBorders>
          </w:tcPr>
          <w:p w:rsidR="00CA1BBA" w:rsidRPr="00F81F64" w:rsidRDefault="004D2199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</w:tcBorders>
          </w:tcPr>
          <w:p w:rsidR="00CA1BBA" w:rsidRPr="00F81F64" w:rsidRDefault="004D2199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</w:tcBorders>
          </w:tcPr>
          <w:p w:rsidR="00CA1BBA" w:rsidRPr="00F81F64" w:rsidRDefault="004D2199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  <w:right w:val="double" w:sz="4" w:space="0" w:color="auto"/>
            </w:tcBorders>
          </w:tcPr>
          <w:p w:rsidR="00CA1BBA" w:rsidRPr="00F81F64" w:rsidRDefault="004D2199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05" w:type="dxa"/>
            <w:tcBorders>
              <w:top w:val="double" w:sz="4" w:space="0" w:color="auto"/>
              <w:left w:val="double" w:sz="4" w:space="0" w:color="auto"/>
              <w:bottom w:val="nil"/>
            </w:tcBorders>
          </w:tcPr>
          <w:p w:rsidR="00CA1BBA" w:rsidRPr="00F81F64" w:rsidRDefault="004D2199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</w:tcBorders>
          </w:tcPr>
          <w:p w:rsidR="00CA1BBA" w:rsidRPr="00F81F64" w:rsidRDefault="004D2199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</w:tcBorders>
          </w:tcPr>
          <w:p w:rsidR="00CA1BBA" w:rsidRPr="00F81F64" w:rsidRDefault="004D2199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06" w:type="dxa"/>
            <w:tcBorders>
              <w:top w:val="double" w:sz="4" w:space="0" w:color="auto"/>
              <w:bottom w:val="nil"/>
            </w:tcBorders>
          </w:tcPr>
          <w:p w:rsidR="00CA1BBA" w:rsidRPr="00F81F64" w:rsidRDefault="004D2199" w:rsidP="00E429DE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  <w:right w:val="double" w:sz="4" w:space="0" w:color="auto"/>
            </w:tcBorders>
          </w:tcPr>
          <w:p w:rsidR="00CA1BBA" w:rsidRPr="00F81F64" w:rsidRDefault="004D2199" w:rsidP="005B5DE2">
            <w:pPr>
              <w:jc w:val="right"/>
              <w:rPr>
                <w:b/>
                <w:sz w:val="11"/>
                <w:szCs w:val="11"/>
              </w:rPr>
            </w:pPr>
          </w:p>
        </w:tc>
      </w:tr>
      <w:tr w:rsidR="0076173B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4D2199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01</w:t>
            </w:r>
          </w:p>
        </w:tc>
        <w:tc>
          <w:tcPr>
            <w:tcW w:w="3238" w:type="dxa"/>
            <w:tcBorders>
              <w:top w:val="nil"/>
              <w:bottom w:val="nil"/>
            </w:tcBorders>
          </w:tcPr>
          <w:p w:rsidR="0076173B" w:rsidRDefault="004D2199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SISTEMA DI PROTEZIONE CIVILE</w:t>
            </w:r>
          </w:p>
          <w:p w:rsidR="0076173B" w:rsidRPr="0048559A" w:rsidRDefault="004D2199" w:rsidP="00CA5899">
            <w:pPr>
              <w:rPr>
                <w:sz w:val="6"/>
                <w:szCs w:val="6"/>
              </w:rPr>
            </w:pP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9" w:type="dxa"/>
            <w:tcBorders>
              <w:top w:val="nil"/>
              <w:bottom w:val="nil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5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4D2199" w:rsidP="00C61270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76173B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4D2199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02</w:t>
            </w:r>
          </w:p>
        </w:tc>
        <w:tc>
          <w:tcPr>
            <w:tcW w:w="3238" w:type="dxa"/>
            <w:tcBorders>
              <w:top w:val="nil"/>
              <w:bottom w:val="nil"/>
            </w:tcBorders>
          </w:tcPr>
          <w:p w:rsidR="0076173B" w:rsidRDefault="004D2199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INTERVENTI A SEGUITO DI CALAMITÀ NATURALI</w:t>
            </w:r>
          </w:p>
          <w:p w:rsidR="0076173B" w:rsidRPr="0048559A" w:rsidRDefault="004D2199" w:rsidP="00CA5899">
            <w:pPr>
              <w:rPr>
                <w:sz w:val="6"/>
                <w:szCs w:val="6"/>
              </w:rPr>
            </w:pP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9" w:type="dxa"/>
            <w:tcBorders>
              <w:top w:val="nil"/>
              <w:bottom w:val="nil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5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4D2199" w:rsidP="00C61270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D6158E" w:rsidRPr="004D78FD">
        <w:trPr>
          <w:cantSplit/>
          <w:trHeight w:val="258"/>
        </w:trPr>
        <w:tc>
          <w:tcPr>
            <w:tcW w:w="468" w:type="dxa"/>
            <w:tcBorders>
              <w:top w:val="nil"/>
              <w:left w:val="double" w:sz="4" w:space="0" w:color="auto"/>
              <w:bottom w:val="double" w:sz="4" w:space="0" w:color="auto"/>
            </w:tcBorders>
          </w:tcPr>
          <w:p w:rsidR="00D6158E" w:rsidRPr="004D78FD" w:rsidRDefault="004D2199" w:rsidP="00464F67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4D2199" w:rsidP="00464F67">
            <w:pPr>
              <w:jc w:val="center"/>
              <w:rPr>
                <w:b/>
                <w:sz w:val="11"/>
                <w:szCs w:val="11"/>
              </w:rPr>
            </w:pPr>
          </w:p>
        </w:tc>
        <w:tc>
          <w:tcPr>
            <w:tcW w:w="3240" w:type="dxa"/>
            <w:tcBorders>
              <w:top w:val="nil"/>
              <w:bottom w:val="double" w:sz="4" w:space="0" w:color="auto"/>
            </w:tcBorders>
          </w:tcPr>
          <w:p w:rsidR="00D6158E" w:rsidRPr="004D78FD" w:rsidRDefault="004D2199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Default="004D2199" w:rsidP="00464F67">
            <w:pPr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Totale Missione 11 - SOCCORSO CIVILE</w:t>
            </w:r>
          </w:p>
          <w:p w:rsidR="00D6158E" w:rsidRPr="001A7174" w:rsidRDefault="004D2199" w:rsidP="00464F67">
            <w:pPr>
              <w:rPr>
                <w:b/>
                <w:sz w:val="6"/>
                <w:szCs w:val="6"/>
              </w:rPr>
            </w:pPr>
          </w:p>
        </w:tc>
        <w:tc>
          <w:tcPr>
            <w:tcW w:w="1104" w:type="dxa"/>
            <w:tcBorders>
              <w:top w:val="nil"/>
              <w:bottom w:val="double" w:sz="4" w:space="0" w:color="auto"/>
            </w:tcBorders>
          </w:tcPr>
          <w:p w:rsidR="00D6158E" w:rsidRPr="004D78FD" w:rsidRDefault="004D2199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4D2199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9" w:type="dxa"/>
            <w:tcBorders>
              <w:top w:val="nil"/>
              <w:bottom w:val="double" w:sz="4" w:space="0" w:color="auto"/>
            </w:tcBorders>
          </w:tcPr>
          <w:p w:rsidR="00D6158E" w:rsidRPr="004D78FD" w:rsidRDefault="004D2199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4D2199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</w:tcBorders>
          </w:tcPr>
          <w:p w:rsidR="00D6158E" w:rsidRPr="004D78FD" w:rsidRDefault="004D2199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4D2199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</w:tcBorders>
          </w:tcPr>
          <w:p w:rsidR="00D6158E" w:rsidRPr="004D78FD" w:rsidRDefault="004D2199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4D2199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</w:tcBorders>
          </w:tcPr>
          <w:p w:rsidR="00D6158E" w:rsidRPr="004D78FD" w:rsidRDefault="004D2199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4D2199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  <w:right w:val="double" w:sz="4" w:space="0" w:color="auto"/>
            </w:tcBorders>
          </w:tcPr>
          <w:p w:rsidR="00D6158E" w:rsidRPr="004D78FD" w:rsidRDefault="004D2199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4D2199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05" w:type="dxa"/>
            <w:tcBorders>
              <w:top w:val="nil"/>
              <w:left w:val="double" w:sz="4" w:space="0" w:color="auto"/>
              <w:bottom w:val="double" w:sz="4" w:space="0" w:color="auto"/>
            </w:tcBorders>
          </w:tcPr>
          <w:p w:rsidR="00D6158E" w:rsidRPr="004D78FD" w:rsidRDefault="004D2199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4D2199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</w:tcBorders>
          </w:tcPr>
          <w:p w:rsidR="00D6158E" w:rsidRPr="004D78FD" w:rsidRDefault="004D2199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4D2199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</w:tcBorders>
          </w:tcPr>
          <w:p w:rsidR="00D6158E" w:rsidRPr="004D78FD" w:rsidRDefault="004D2199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4D2199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06" w:type="dxa"/>
            <w:tcBorders>
              <w:top w:val="nil"/>
              <w:bottom w:val="double" w:sz="4" w:space="0" w:color="auto"/>
            </w:tcBorders>
          </w:tcPr>
          <w:p w:rsidR="00D6158E" w:rsidRPr="004D78FD" w:rsidRDefault="004D2199" w:rsidP="00C80031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4D2199" w:rsidP="00C80031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  <w:right w:val="double" w:sz="4" w:space="0" w:color="auto"/>
            </w:tcBorders>
          </w:tcPr>
          <w:p w:rsidR="00D6158E" w:rsidRPr="004D78FD" w:rsidRDefault="004D2199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4D2199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</w:tr>
      <w:tr w:rsidR="00CA1BBA" w:rsidRPr="00F81F64">
        <w:trPr>
          <w:cantSplit/>
          <w:trHeight w:val="288"/>
        </w:trPr>
        <w:tc>
          <w:tcPr>
            <w:tcW w:w="468" w:type="dxa"/>
            <w:tcBorders>
              <w:top w:val="double" w:sz="4" w:space="0" w:color="auto"/>
              <w:left w:val="double" w:sz="4" w:space="0" w:color="auto"/>
              <w:bottom w:val="nil"/>
            </w:tcBorders>
          </w:tcPr>
          <w:p w:rsidR="00CA1BBA" w:rsidRPr="004D78FD" w:rsidRDefault="004D2199" w:rsidP="005B5DE2">
            <w:pPr>
              <w:jc w:val="center"/>
              <w:rPr>
                <w:b/>
                <w:sz w:val="6"/>
                <w:szCs w:val="6"/>
              </w:rPr>
            </w:pPr>
          </w:p>
          <w:p w:rsidR="00CA1BBA" w:rsidRPr="00F81F64" w:rsidRDefault="004D2199" w:rsidP="005B5DE2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12</w:t>
            </w:r>
          </w:p>
        </w:tc>
        <w:tc>
          <w:tcPr>
            <w:tcW w:w="3238" w:type="dxa"/>
            <w:tcBorders>
              <w:top w:val="double" w:sz="4" w:space="0" w:color="auto"/>
              <w:bottom w:val="nil"/>
            </w:tcBorders>
          </w:tcPr>
          <w:p w:rsidR="00CA1BBA" w:rsidRPr="004D78FD" w:rsidRDefault="004D2199" w:rsidP="00CA5899">
            <w:pPr>
              <w:rPr>
                <w:b/>
                <w:sz w:val="6"/>
                <w:szCs w:val="6"/>
              </w:rPr>
            </w:pPr>
          </w:p>
          <w:p w:rsidR="00CA1BBA" w:rsidRDefault="004D2199" w:rsidP="00CA5899">
            <w:pPr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Missione 12 - DIRITTI SOCIALI, POLITICHE SOCIALI E FAMIGLIA</w:t>
            </w:r>
          </w:p>
          <w:p w:rsidR="00CA1BBA" w:rsidRPr="001B1FC3" w:rsidRDefault="004D2199" w:rsidP="00CA5899">
            <w:pPr>
              <w:rPr>
                <w:b/>
                <w:sz w:val="6"/>
                <w:szCs w:val="6"/>
              </w:rPr>
            </w:pPr>
          </w:p>
        </w:tc>
        <w:tc>
          <w:tcPr>
            <w:tcW w:w="1106" w:type="dxa"/>
            <w:tcBorders>
              <w:top w:val="double" w:sz="4" w:space="0" w:color="auto"/>
              <w:bottom w:val="nil"/>
            </w:tcBorders>
          </w:tcPr>
          <w:p w:rsidR="00CA1BBA" w:rsidRPr="00F81F64" w:rsidRDefault="004D2199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9" w:type="dxa"/>
            <w:tcBorders>
              <w:top w:val="double" w:sz="4" w:space="0" w:color="auto"/>
              <w:bottom w:val="nil"/>
            </w:tcBorders>
          </w:tcPr>
          <w:p w:rsidR="00CA1BBA" w:rsidRPr="00F81F64" w:rsidRDefault="004D2199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</w:tcBorders>
          </w:tcPr>
          <w:p w:rsidR="00CA1BBA" w:rsidRPr="00F81F64" w:rsidRDefault="004D2199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</w:tcBorders>
          </w:tcPr>
          <w:p w:rsidR="00CA1BBA" w:rsidRPr="00F81F64" w:rsidRDefault="004D2199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</w:tcBorders>
          </w:tcPr>
          <w:p w:rsidR="00CA1BBA" w:rsidRPr="00F81F64" w:rsidRDefault="004D2199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  <w:right w:val="double" w:sz="4" w:space="0" w:color="auto"/>
            </w:tcBorders>
          </w:tcPr>
          <w:p w:rsidR="00CA1BBA" w:rsidRPr="00F81F64" w:rsidRDefault="004D2199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05" w:type="dxa"/>
            <w:tcBorders>
              <w:top w:val="double" w:sz="4" w:space="0" w:color="auto"/>
              <w:left w:val="double" w:sz="4" w:space="0" w:color="auto"/>
              <w:bottom w:val="nil"/>
            </w:tcBorders>
          </w:tcPr>
          <w:p w:rsidR="00CA1BBA" w:rsidRPr="00F81F64" w:rsidRDefault="004D2199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</w:tcBorders>
          </w:tcPr>
          <w:p w:rsidR="00CA1BBA" w:rsidRPr="00F81F64" w:rsidRDefault="004D2199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</w:tcBorders>
          </w:tcPr>
          <w:p w:rsidR="00CA1BBA" w:rsidRPr="00F81F64" w:rsidRDefault="004D2199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06" w:type="dxa"/>
            <w:tcBorders>
              <w:top w:val="double" w:sz="4" w:space="0" w:color="auto"/>
              <w:bottom w:val="nil"/>
            </w:tcBorders>
          </w:tcPr>
          <w:p w:rsidR="00CA1BBA" w:rsidRPr="00F81F64" w:rsidRDefault="004D2199" w:rsidP="00E429DE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  <w:right w:val="double" w:sz="4" w:space="0" w:color="auto"/>
            </w:tcBorders>
          </w:tcPr>
          <w:p w:rsidR="00CA1BBA" w:rsidRPr="00F81F64" w:rsidRDefault="004D2199" w:rsidP="005B5DE2">
            <w:pPr>
              <w:jc w:val="right"/>
              <w:rPr>
                <w:b/>
                <w:sz w:val="11"/>
                <w:szCs w:val="11"/>
              </w:rPr>
            </w:pPr>
          </w:p>
        </w:tc>
      </w:tr>
      <w:tr w:rsidR="0076173B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4D2199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01</w:t>
            </w:r>
          </w:p>
        </w:tc>
        <w:tc>
          <w:tcPr>
            <w:tcW w:w="3238" w:type="dxa"/>
            <w:tcBorders>
              <w:top w:val="nil"/>
              <w:bottom w:val="nil"/>
            </w:tcBorders>
          </w:tcPr>
          <w:p w:rsidR="0076173B" w:rsidRDefault="004D2199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INTERVENTI PER L'INFANZIA E I MINORI E PER ASILI NIDO</w:t>
            </w:r>
          </w:p>
          <w:p w:rsidR="0076173B" w:rsidRPr="0048559A" w:rsidRDefault="004D2199" w:rsidP="00CA5899">
            <w:pPr>
              <w:rPr>
                <w:sz w:val="6"/>
                <w:szCs w:val="6"/>
              </w:rPr>
            </w:pP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9" w:type="dxa"/>
            <w:tcBorders>
              <w:top w:val="nil"/>
              <w:bottom w:val="nil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5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4D2199" w:rsidP="00C61270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76173B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4D2199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02</w:t>
            </w:r>
          </w:p>
        </w:tc>
        <w:tc>
          <w:tcPr>
            <w:tcW w:w="3238" w:type="dxa"/>
            <w:tcBorders>
              <w:top w:val="nil"/>
              <w:bottom w:val="nil"/>
            </w:tcBorders>
          </w:tcPr>
          <w:p w:rsidR="0076173B" w:rsidRDefault="004D2199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INTERVENTI PER LA DISABILITA'</w:t>
            </w:r>
          </w:p>
          <w:p w:rsidR="0076173B" w:rsidRPr="0048559A" w:rsidRDefault="004D2199" w:rsidP="00CA5899">
            <w:pPr>
              <w:rPr>
                <w:sz w:val="6"/>
                <w:szCs w:val="6"/>
              </w:rPr>
            </w:pP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9" w:type="dxa"/>
            <w:tcBorders>
              <w:top w:val="nil"/>
              <w:bottom w:val="nil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5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4D2199" w:rsidP="00C61270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76173B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4D2199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03</w:t>
            </w:r>
          </w:p>
        </w:tc>
        <w:tc>
          <w:tcPr>
            <w:tcW w:w="3238" w:type="dxa"/>
            <w:tcBorders>
              <w:top w:val="nil"/>
              <w:bottom w:val="nil"/>
            </w:tcBorders>
          </w:tcPr>
          <w:p w:rsidR="0076173B" w:rsidRDefault="004D2199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INTERVENTI PER GLI ANZIANI</w:t>
            </w:r>
          </w:p>
          <w:p w:rsidR="0076173B" w:rsidRPr="0048559A" w:rsidRDefault="004D2199" w:rsidP="00CA5899">
            <w:pPr>
              <w:rPr>
                <w:sz w:val="6"/>
                <w:szCs w:val="6"/>
              </w:rPr>
            </w:pP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9" w:type="dxa"/>
            <w:tcBorders>
              <w:top w:val="nil"/>
              <w:bottom w:val="nil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5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4D2199" w:rsidP="00C61270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76173B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4D2199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04</w:t>
            </w:r>
          </w:p>
        </w:tc>
        <w:tc>
          <w:tcPr>
            <w:tcW w:w="3238" w:type="dxa"/>
            <w:tcBorders>
              <w:top w:val="nil"/>
              <w:bottom w:val="nil"/>
            </w:tcBorders>
          </w:tcPr>
          <w:p w:rsidR="0076173B" w:rsidRDefault="004D2199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INTERVENTI PER I SOGGETTI A RISCHIO DI ESCLUSIONE SOCIALE</w:t>
            </w:r>
          </w:p>
          <w:p w:rsidR="0076173B" w:rsidRPr="0048559A" w:rsidRDefault="004D2199" w:rsidP="00CA5899">
            <w:pPr>
              <w:rPr>
                <w:sz w:val="6"/>
                <w:szCs w:val="6"/>
              </w:rPr>
            </w:pP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9" w:type="dxa"/>
            <w:tcBorders>
              <w:top w:val="nil"/>
              <w:bottom w:val="nil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5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4D2199" w:rsidP="00C61270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76173B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4D2199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05</w:t>
            </w:r>
          </w:p>
        </w:tc>
        <w:tc>
          <w:tcPr>
            <w:tcW w:w="3238" w:type="dxa"/>
            <w:tcBorders>
              <w:top w:val="nil"/>
              <w:bottom w:val="nil"/>
            </w:tcBorders>
          </w:tcPr>
          <w:p w:rsidR="0076173B" w:rsidRDefault="004D2199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INTERVENTI PER LE FAMIGLIE</w:t>
            </w:r>
          </w:p>
          <w:p w:rsidR="0076173B" w:rsidRPr="0048559A" w:rsidRDefault="004D2199" w:rsidP="00CA5899">
            <w:pPr>
              <w:rPr>
                <w:sz w:val="6"/>
                <w:szCs w:val="6"/>
              </w:rPr>
            </w:pP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9" w:type="dxa"/>
            <w:tcBorders>
              <w:top w:val="nil"/>
              <w:bottom w:val="nil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5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4D2199" w:rsidP="00C61270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76173B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4D2199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06</w:t>
            </w:r>
          </w:p>
        </w:tc>
        <w:tc>
          <w:tcPr>
            <w:tcW w:w="3238" w:type="dxa"/>
            <w:tcBorders>
              <w:top w:val="nil"/>
              <w:bottom w:val="nil"/>
            </w:tcBorders>
          </w:tcPr>
          <w:p w:rsidR="0076173B" w:rsidRDefault="004D2199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INTERVENTI PER IL DIRITTO ALLA CASA</w:t>
            </w:r>
          </w:p>
          <w:p w:rsidR="0076173B" w:rsidRPr="0048559A" w:rsidRDefault="004D2199" w:rsidP="00CA5899">
            <w:pPr>
              <w:rPr>
                <w:sz w:val="6"/>
                <w:szCs w:val="6"/>
              </w:rPr>
            </w:pP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9" w:type="dxa"/>
            <w:tcBorders>
              <w:top w:val="nil"/>
              <w:bottom w:val="nil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5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4D2199" w:rsidP="00C61270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76173B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4D2199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07</w:t>
            </w:r>
          </w:p>
        </w:tc>
        <w:tc>
          <w:tcPr>
            <w:tcW w:w="3238" w:type="dxa"/>
            <w:tcBorders>
              <w:top w:val="nil"/>
              <w:bottom w:val="nil"/>
            </w:tcBorders>
          </w:tcPr>
          <w:p w:rsidR="0076173B" w:rsidRDefault="004D2199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PROGRAMMAZIONE E GOVERNO DELLA RETE DEI SERVIZI SOCIOSANITARI E SOCIALI</w:t>
            </w:r>
          </w:p>
          <w:p w:rsidR="0076173B" w:rsidRPr="0048559A" w:rsidRDefault="004D2199" w:rsidP="00CA5899">
            <w:pPr>
              <w:rPr>
                <w:sz w:val="6"/>
                <w:szCs w:val="6"/>
              </w:rPr>
            </w:pP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9" w:type="dxa"/>
            <w:tcBorders>
              <w:top w:val="nil"/>
              <w:bottom w:val="nil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5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4D2199" w:rsidP="00C61270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76173B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4D2199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08</w:t>
            </w:r>
          </w:p>
        </w:tc>
        <w:tc>
          <w:tcPr>
            <w:tcW w:w="3238" w:type="dxa"/>
            <w:tcBorders>
              <w:top w:val="nil"/>
              <w:bottom w:val="nil"/>
            </w:tcBorders>
          </w:tcPr>
          <w:p w:rsidR="0076173B" w:rsidRDefault="004D2199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COOPERAZIONE E ASSOCIAZIONISMO</w:t>
            </w:r>
          </w:p>
          <w:p w:rsidR="0076173B" w:rsidRPr="0048559A" w:rsidRDefault="004D2199" w:rsidP="00CA5899">
            <w:pPr>
              <w:rPr>
                <w:sz w:val="6"/>
                <w:szCs w:val="6"/>
              </w:rPr>
            </w:pP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9" w:type="dxa"/>
            <w:tcBorders>
              <w:top w:val="nil"/>
              <w:bottom w:val="nil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5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4D2199" w:rsidP="00C61270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76173B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4D2199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09</w:t>
            </w:r>
          </w:p>
        </w:tc>
        <w:tc>
          <w:tcPr>
            <w:tcW w:w="3238" w:type="dxa"/>
            <w:tcBorders>
              <w:top w:val="nil"/>
              <w:bottom w:val="nil"/>
            </w:tcBorders>
          </w:tcPr>
          <w:p w:rsidR="0076173B" w:rsidRDefault="004D2199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SERVIZIO NECROSCOPICO E CIMITERIALE</w:t>
            </w:r>
          </w:p>
          <w:p w:rsidR="0076173B" w:rsidRPr="0048559A" w:rsidRDefault="004D2199" w:rsidP="00CA5899">
            <w:pPr>
              <w:rPr>
                <w:sz w:val="6"/>
                <w:szCs w:val="6"/>
              </w:rPr>
            </w:pP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9" w:type="dxa"/>
            <w:tcBorders>
              <w:top w:val="nil"/>
              <w:bottom w:val="nil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5.000,00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5.000,00</w:t>
            </w:r>
          </w:p>
        </w:tc>
        <w:tc>
          <w:tcPr>
            <w:tcW w:w="1105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4D2199" w:rsidP="00C61270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D6158E" w:rsidRPr="004D78FD">
        <w:trPr>
          <w:cantSplit/>
          <w:trHeight w:val="258"/>
        </w:trPr>
        <w:tc>
          <w:tcPr>
            <w:tcW w:w="468" w:type="dxa"/>
            <w:tcBorders>
              <w:top w:val="nil"/>
              <w:left w:val="double" w:sz="4" w:space="0" w:color="auto"/>
              <w:bottom w:val="double" w:sz="4" w:space="0" w:color="auto"/>
            </w:tcBorders>
          </w:tcPr>
          <w:p w:rsidR="00D6158E" w:rsidRPr="004D78FD" w:rsidRDefault="004D2199" w:rsidP="00464F67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4D2199" w:rsidP="00464F67">
            <w:pPr>
              <w:jc w:val="center"/>
              <w:rPr>
                <w:b/>
                <w:sz w:val="11"/>
                <w:szCs w:val="11"/>
              </w:rPr>
            </w:pPr>
          </w:p>
        </w:tc>
        <w:tc>
          <w:tcPr>
            <w:tcW w:w="3240" w:type="dxa"/>
            <w:tcBorders>
              <w:top w:val="nil"/>
              <w:bottom w:val="double" w:sz="4" w:space="0" w:color="auto"/>
            </w:tcBorders>
          </w:tcPr>
          <w:p w:rsidR="00D6158E" w:rsidRPr="004D78FD" w:rsidRDefault="004D2199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Default="004D2199" w:rsidP="00464F67">
            <w:pPr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Totale Missione 12 - DIRITTI SOCIALI, POLITICHE SOCIALI E FAMIGLIA</w:t>
            </w:r>
          </w:p>
          <w:p w:rsidR="00D6158E" w:rsidRPr="001A7174" w:rsidRDefault="004D2199" w:rsidP="00464F67">
            <w:pPr>
              <w:rPr>
                <w:b/>
                <w:sz w:val="6"/>
                <w:szCs w:val="6"/>
              </w:rPr>
            </w:pPr>
          </w:p>
        </w:tc>
        <w:tc>
          <w:tcPr>
            <w:tcW w:w="1104" w:type="dxa"/>
            <w:tcBorders>
              <w:top w:val="nil"/>
              <w:bottom w:val="double" w:sz="4" w:space="0" w:color="auto"/>
            </w:tcBorders>
          </w:tcPr>
          <w:p w:rsidR="00D6158E" w:rsidRPr="004D78FD" w:rsidRDefault="004D2199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4D2199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9" w:type="dxa"/>
            <w:tcBorders>
              <w:top w:val="nil"/>
              <w:bottom w:val="double" w:sz="4" w:space="0" w:color="auto"/>
            </w:tcBorders>
          </w:tcPr>
          <w:p w:rsidR="00D6158E" w:rsidRPr="004D78FD" w:rsidRDefault="004D2199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4D2199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5.000,00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</w:tcBorders>
          </w:tcPr>
          <w:p w:rsidR="00D6158E" w:rsidRPr="004D78FD" w:rsidRDefault="004D2199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4D2199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</w:tcBorders>
          </w:tcPr>
          <w:p w:rsidR="00D6158E" w:rsidRPr="004D78FD" w:rsidRDefault="004D2199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4D2199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</w:tcBorders>
          </w:tcPr>
          <w:p w:rsidR="00D6158E" w:rsidRPr="004D78FD" w:rsidRDefault="004D2199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4D2199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  <w:right w:val="double" w:sz="4" w:space="0" w:color="auto"/>
            </w:tcBorders>
          </w:tcPr>
          <w:p w:rsidR="00D6158E" w:rsidRPr="004D78FD" w:rsidRDefault="004D2199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4D2199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5.000,00</w:t>
            </w:r>
          </w:p>
        </w:tc>
        <w:tc>
          <w:tcPr>
            <w:tcW w:w="1105" w:type="dxa"/>
            <w:tcBorders>
              <w:top w:val="nil"/>
              <w:left w:val="double" w:sz="4" w:space="0" w:color="auto"/>
              <w:bottom w:val="double" w:sz="4" w:space="0" w:color="auto"/>
            </w:tcBorders>
          </w:tcPr>
          <w:p w:rsidR="00D6158E" w:rsidRPr="004D78FD" w:rsidRDefault="004D2199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4D2199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</w:tcBorders>
          </w:tcPr>
          <w:p w:rsidR="00D6158E" w:rsidRPr="004D78FD" w:rsidRDefault="004D2199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4D2199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</w:tcBorders>
          </w:tcPr>
          <w:p w:rsidR="00D6158E" w:rsidRPr="004D78FD" w:rsidRDefault="004D2199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4D2199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06" w:type="dxa"/>
            <w:tcBorders>
              <w:top w:val="nil"/>
              <w:bottom w:val="double" w:sz="4" w:space="0" w:color="auto"/>
            </w:tcBorders>
          </w:tcPr>
          <w:p w:rsidR="00D6158E" w:rsidRPr="004D78FD" w:rsidRDefault="004D2199" w:rsidP="00C80031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4D2199" w:rsidP="00C80031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  <w:right w:val="double" w:sz="4" w:space="0" w:color="auto"/>
            </w:tcBorders>
          </w:tcPr>
          <w:p w:rsidR="00D6158E" w:rsidRPr="004D78FD" w:rsidRDefault="004D2199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4D2199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</w:tr>
      <w:tr w:rsidR="00CA1BBA" w:rsidRPr="00F81F64">
        <w:trPr>
          <w:cantSplit/>
          <w:trHeight w:val="288"/>
        </w:trPr>
        <w:tc>
          <w:tcPr>
            <w:tcW w:w="468" w:type="dxa"/>
            <w:tcBorders>
              <w:top w:val="double" w:sz="4" w:space="0" w:color="auto"/>
              <w:left w:val="double" w:sz="4" w:space="0" w:color="auto"/>
              <w:bottom w:val="nil"/>
            </w:tcBorders>
          </w:tcPr>
          <w:p w:rsidR="00CA1BBA" w:rsidRPr="004D78FD" w:rsidRDefault="004D2199" w:rsidP="005B5DE2">
            <w:pPr>
              <w:jc w:val="center"/>
              <w:rPr>
                <w:b/>
                <w:sz w:val="6"/>
                <w:szCs w:val="6"/>
              </w:rPr>
            </w:pPr>
          </w:p>
          <w:p w:rsidR="00CA1BBA" w:rsidRPr="00F81F64" w:rsidRDefault="004D2199" w:rsidP="005B5DE2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13</w:t>
            </w:r>
          </w:p>
        </w:tc>
        <w:tc>
          <w:tcPr>
            <w:tcW w:w="3238" w:type="dxa"/>
            <w:tcBorders>
              <w:top w:val="double" w:sz="4" w:space="0" w:color="auto"/>
              <w:bottom w:val="nil"/>
            </w:tcBorders>
          </w:tcPr>
          <w:p w:rsidR="00CA1BBA" w:rsidRPr="004D78FD" w:rsidRDefault="004D2199" w:rsidP="00CA5899">
            <w:pPr>
              <w:rPr>
                <w:b/>
                <w:sz w:val="6"/>
                <w:szCs w:val="6"/>
              </w:rPr>
            </w:pPr>
          </w:p>
          <w:p w:rsidR="00CA1BBA" w:rsidRDefault="004D2199" w:rsidP="00CA5899">
            <w:pPr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Missione 13 - TUTELA DELLA SALUTE</w:t>
            </w:r>
          </w:p>
          <w:p w:rsidR="00CA1BBA" w:rsidRPr="001B1FC3" w:rsidRDefault="004D2199" w:rsidP="00CA5899">
            <w:pPr>
              <w:rPr>
                <w:b/>
                <w:sz w:val="6"/>
                <w:szCs w:val="6"/>
              </w:rPr>
            </w:pPr>
          </w:p>
        </w:tc>
        <w:tc>
          <w:tcPr>
            <w:tcW w:w="1106" w:type="dxa"/>
            <w:tcBorders>
              <w:top w:val="double" w:sz="4" w:space="0" w:color="auto"/>
              <w:bottom w:val="nil"/>
            </w:tcBorders>
          </w:tcPr>
          <w:p w:rsidR="00CA1BBA" w:rsidRPr="00F81F64" w:rsidRDefault="004D2199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9" w:type="dxa"/>
            <w:tcBorders>
              <w:top w:val="double" w:sz="4" w:space="0" w:color="auto"/>
              <w:bottom w:val="nil"/>
            </w:tcBorders>
          </w:tcPr>
          <w:p w:rsidR="00CA1BBA" w:rsidRPr="00F81F64" w:rsidRDefault="004D2199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</w:tcBorders>
          </w:tcPr>
          <w:p w:rsidR="00CA1BBA" w:rsidRPr="00F81F64" w:rsidRDefault="004D2199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</w:tcBorders>
          </w:tcPr>
          <w:p w:rsidR="00CA1BBA" w:rsidRPr="00F81F64" w:rsidRDefault="004D2199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</w:tcBorders>
          </w:tcPr>
          <w:p w:rsidR="00CA1BBA" w:rsidRPr="00F81F64" w:rsidRDefault="004D2199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  <w:right w:val="double" w:sz="4" w:space="0" w:color="auto"/>
            </w:tcBorders>
          </w:tcPr>
          <w:p w:rsidR="00CA1BBA" w:rsidRPr="00F81F64" w:rsidRDefault="004D2199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05" w:type="dxa"/>
            <w:tcBorders>
              <w:top w:val="double" w:sz="4" w:space="0" w:color="auto"/>
              <w:left w:val="double" w:sz="4" w:space="0" w:color="auto"/>
              <w:bottom w:val="nil"/>
            </w:tcBorders>
          </w:tcPr>
          <w:p w:rsidR="00CA1BBA" w:rsidRPr="00F81F64" w:rsidRDefault="004D2199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</w:tcBorders>
          </w:tcPr>
          <w:p w:rsidR="00CA1BBA" w:rsidRPr="00F81F64" w:rsidRDefault="004D2199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</w:tcBorders>
          </w:tcPr>
          <w:p w:rsidR="00CA1BBA" w:rsidRPr="00F81F64" w:rsidRDefault="004D2199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06" w:type="dxa"/>
            <w:tcBorders>
              <w:top w:val="double" w:sz="4" w:space="0" w:color="auto"/>
              <w:bottom w:val="nil"/>
            </w:tcBorders>
          </w:tcPr>
          <w:p w:rsidR="00CA1BBA" w:rsidRPr="00F81F64" w:rsidRDefault="004D2199" w:rsidP="00E429DE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  <w:right w:val="double" w:sz="4" w:space="0" w:color="auto"/>
            </w:tcBorders>
          </w:tcPr>
          <w:p w:rsidR="00CA1BBA" w:rsidRPr="00F81F64" w:rsidRDefault="004D2199" w:rsidP="005B5DE2">
            <w:pPr>
              <w:jc w:val="right"/>
              <w:rPr>
                <w:b/>
                <w:sz w:val="11"/>
                <w:szCs w:val="11"/>
              </w:rPr>
            </w:pPr>
          </w:p>
        </w:tc>
      </w:tr>
      <w:tr w:rsidR="0076173B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4D2199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04</w:t>
            </w:r>
          </w:p>
        </w:tc>
        <w:tc>
          <w:tcPr>
            <w:tcW w:w="3238" w:type="dxa"/>
            <w:tcBorders>
              <w:top w:val="nil"/>
              <w:bottom w:val="nil"/>
            </w:tcBorders>
          </w:tcPr>
          <w:p w:rsidR="0076173B" w:rsidRDefault="004D2199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SERVIZIO SANITARIO REGIONALE - RIPIANO DI DISAVANZI SANITARI RELATIVI AD ESERCIZI PREGRESSI</w:t>
            </w:r>
          </w:p>
          <w:p w:rsidR="0076173B" w:rsidRPr="0048559A" w:rsidRDefault="004D2199" w:rsidP="00CA5899">
            <w:pPr>
              <w:rPr>
                <w:sz w:val="6"/>
                <w:szCs w:val="6"/>
              </w:rPr>
            </w:pP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9" w:type="dxa"/>
            <w:tcBorders>
              <w:top w:val="nil"/>
              <w:bottom w:val="nil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5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4D2199" w:rsidP="00C61270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76173B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4D2199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05</w:t>
            </w:r>
          </w:p>
        </w:tc>
        <w:tc>
          <w:tcPr>
            <w:tcW w:w="3238" w:type="dxa"/>
            <w:tcBorders>
              <w:top w:val="nil"/>
              <w:bottom w:val="nil"/>
            </w:tcBorders>
          </w:tcPr>
          <w:p w:rsidR="0076173B" w:rsidRDefault="004D2199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SERVIZIO SANITARIO REGIONALE - INVESTIMENTI SANITARI</w:t>
            </w:r>
          </w:p>
          <w:p w:rsidR="0076173B" w:rsidRPr="0048559A" w:rsidRDefault="004D2199" w:rsidP="00CA5899">
            <w:pPr>
              <w:rPr>
                <w:sz w:val="6"/>
                <w:szCs w:val="6"/>
              </w:rPr>
            </w:pP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9" w:type="dxa"/>
            <w:tcBorders>
              <w:top w:val="nil"/>
              <w:bottom w:val="nil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5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4D2199" w:rsidP="00C61270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76173B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4D2199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07</w:t>
            </w:r>
          </w:p>
        </w:tc>
        <w:tc>
          <w:tcPr>
            <w:tcW w:w="3238" w:type="dxa"/>
            <w:tcBorders>
              <w:top w:val="nil"/>
              <w:bottom w:val="nil"/>
            </w:tcBorders>
          </w:tcPr>
          <w:p w:rsidR="0076173B" w:rsidRDefault="004D2199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ULTERIORI SPESE IN MATERIA SANITARIA</w:t>
            </w:r>
          </w:p>
          <w:p w:rsidR="0076173B" w:rsidRPr="0048559A" w:rsidRDefault="004D2199" w:rsidP="00CA5899">
            <w:pPr>
              <w:rPr>
                <w:sz w:val="6"/>
                <w:szCs w:val="6"/>
              </w:rPr>
            </w:pP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9" w:type="dxa"/>
            <w:tcBorders>
              <w:top w:val="nil"/>
              <w:bottom w:val="nil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5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4D2199" w:rsidP="00C61270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D6158E" w:rsidRPr="004D78FD">
        <w:trPr>
          <w:cantSplit/>
          <w:trHeight w:val="258"/>
        </w:trPr>
        <w:tc>
          <w:tcPr>
            <w:tcW w:w="468" w:type="dxa"/>
            <w:tcBorders>
              <w:top w:val="nil"/>
              <w:left w:val="double" w:sz="4" w:space="0" w:color="auto"/>
              <w:bottom w:val="double" w:sz="4" w:space="0" w:color="auto"/>
            </w:tcBorders>
          </w:tcPr>
          <w:p w:rsidR="00D6158E" w:rsidRPr="004D78FD" w:rsidRDefault="004D2199" w:rsidP="00464F67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4D2199" w:rsidP="00464F67">
            <w:pPr>
              <w:jc w:val="center"/>
              <w:rPr>
                <w:b/>
                <w:sz w:val="11"/>
                <w:szCs w:val="11"/>
              </w:rPr>
            </w:pPr>
          </w:p>
        </w:tc>
        <w:tc>
          <w:tcPr>
            <w:tcW w:w="3240" w:type="dxa"/>
            <w:tcBorders>
              <w:top w:val="nil"/>
              <w:bottom w:val="double" w:sz="4" w:space="0" w:color="auto"/>
            </w:tcBorders>
          </w:tcPr>
          <w:p w:rsidR="00D6158E" w:rsidRPr="004D78FD" w:rsidRDefault="004D2199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Default="004D2199" w:rsidP="00464F67">
            <w:pPr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Totale Missione 13 - TUTELA DELLA SALUTE</w:t>
            </w:r>
          </w:p>
          <w:p w:rsidR="00D6158E" w:rsidRPr="001A7174" w:rsidRDefault="004D2199" w:rsidP="00464F67">
            <w:pPr>
              <w:rPr>
                <w:b/>
                <w:sz w:val="6"/>
                <w:szCs w:val="6"/>
              </w:rPr>
            </w:pPr>
          </w:p>
        </w:tc>
        <w:tc>
          <w:tcPr>
            <w:tcW w:w="1104" w:type="dxa"/>
            <w:tcBorders>
              <w:top w:val="nil"/>
              <w:bottom w:val="double" w:sz="4" w:space="0" w:color="auto"/>
            </w:tcBorders>
          </w:tcPr>
          <w:p w:rsidR="00D6158E" w:rsidRPr="004D78FD" w:rsidRDefault="004D2199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4D2199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9" w:type="dxa"/>
            <w:tcBorders>
              <w:top w:val="nil"/>
              <w:bottom w:val="double" w:sz="4" w:space="0" w:color="auto"/>
            </w:tcBorders>
          </w:tcPr>
          <w:p w:rsidR="00D6158E" w:rsidRPr="004D78FD" w:rsidRDefault="004D2199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4D2199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</w:tcBorders>
          </w:tcPr>
          <w:p w:rsidR="00D6158E" w:rsidRPr="004D78FD" w:rsidRDefault="004D2199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4D2199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</w:tcBorders>
          </w:tcPr>
          <w:p w:rsidR="00D6158E" w:rsidRPr="004D78FD" w:rsidRDefault="004D2199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4D2199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</w:tcBorders>
          </w:tcPr>
          <w:p w:rsidR="00D6158E" w:rsidRPr="004D78FD" w:rsidRDefault="004D2199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4D2199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  <w:right w:val="double" w:sz="4" w:space="0" w:color="auto"/>
            </w:tcBorders>
          </w:tcPr>
          <w:p w:rsidR="00D6158E" w:rsidRPr="004D78FD" w:rsidRDefault="004D2199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4D2199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05" w:type="dxa"/>
            <w:tcBorders>
              <w:top w:val="nil"/>
              <w:left w:val="double" w:sz="4" w:space="0" w:color="auto"/>
              <w:bottom w:val="double" w:sz="4" w:space="0" w:color="auto"/>
            </w:tcBorders>
          </w:tcPr>
          <w:p w:rsidR="00D6158E" w:rsidRPr="004D78FD" w:rsidRDefault="004D2199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4D2199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</w:tcBorders>
          </w:tcPr>
          <w:p w:rsidR="00D6158E" w:rsidRPr="004D78FD" w:rsidRDefault="004D2199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4D2199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</w:tcBorders>
          </w:tcPr>
          <w:p w:rsidR="00D6158E" w:rsidRPr="004D78FD" w:rsidRDefault="004D2199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4D2199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06" w:type="dxa"/>
            <w:tcBorders>
              <w:top w:val="nil"/>
              <w:bottom w:val="double" w:sz="4" w:space="0" w:color="auto"/>
            </w:tcBorders>
          </w:tcPr>
          <w:p w:rsidR="00D6158E" w:rsidRPr="004D78FD" w:rsidRDefault="004D2199" w:rsidP="00C80031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4D2199" w:rsidP="00C80031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  <w:right w:val="double" w:sz="4" w:space="0" w:color="auto"/>
            </w:tcBorders>
          </w:tcPr>
          <w:p w:rsidR="00D6158E" w:rsidRPr="004D78FD" w:rsidRDefault="004D2199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4D2199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</w:tr>
      <w:tr w:rsidR="00CA1BBA" w:rsidRPr="00F81F64">
        <w:trPr>
          <w:cantSplit/>
          <w:trHeight w:val="288"/>
        </w:trPr>
        <w:tc>
          <w:tcPr>
            <w:tcW w:w="468" w:type="dxa"/>
            <w:tcBorders>
              <w:top w:val="double" w:sz="4" w:space="0" w:color="auto"/>
              <w:left w:val="double" w:sz="4" w:space="0" w:color="auto"/>
              <w:bottom w:val="nil"/>
            </w:tcBorders>
          </w:tcPr>
          <w:p w:rsidR="00CA1BBA" w:rsidRPr="004D78FD" w:rsidRDefault="004D2199" w:rsidP="005B5DE2">
            <w:pPr>
              <w:jc w:val="center"/>
              <w:rPr>
                <w:b/>
                <w:sz w:val="6"/>
                <w:szCs w:val="6"/>
              </w:rPr>
            </w:pPr>
          </w:p>
          <w:p w:rsidR="00CA1BBA" w:rsidRPr="00F81F64" w:rsidRDefault="004D2199" w:rsidP="005B5DE2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14</w:t>
            </w:r>
          </w:p>
        </w:tc>
        <w:tc>
          <w:tcPr>
            <w:tcW w:w="3238" w:type="dxa"/>
            <w:tcBorders>
              <w:top w:val="double" w:sz="4" w:space="0" w:color="auto"/>
              <w:bottom w:val="nil"/>
            </w:tcBorders>
          </w:tcPr>
          <w:p w:rsidR="00CA1BBA" w:rsidRPr="004D78FD" w:rsidRDefault="004D2199" w:rsidP="00CA5899">
            <w:pPr>
              <w:rPr>
                <w:b/>
                <w:sz w:val="6"/>
                <w:szCs w:val="6"/>
              </w:rPr>
            </w:pPr>
          </w:p>
          <w:p w:rsidR="00CA1BBA" w:rsidRDefault="004D2199" w:rsidP="00CA5899">
            <w:pPr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Missione 14 - SVILUPPO ECONOMICO E COMPETITIVITÀ</w:t>
            </w:r>
          </w:p>
          <w:p w:rsidR="00CA1BBA" w:rsidRPr="001B1FC3" w:rsidRDefault="004D2199" w:rsidP="00CA5899">
            <w:pPr>
              <w:rPr>
                <w:b/>
                <w:sz w:val="6"/>
                <w:szCs w:val="6"/>
              </w:rPr>
            </w:pPr>
          </w:p>
        </w:tc>
        <w:tc>
          <w:tcPr>
            <w:tcW w:w="1106" w:type="dxa"/>
            <w:tcBorders>
              <w:top w:val="double" w:sz="4" w:space="0" w:color="auto"/>
              <w:bottom w:val="nil"/>
            </w:tcBorders>
          </w:tcPr>
          <w:p w:rsidR="00CA1BBA" w:rsidRPr="00F81F64" w:rsidRDefault="004D2199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9" w:type="dxa"/>
            <w:tcBorders>
              <w:top w:val="double" w:sz="4" w:space="0" w:color="auto"/>
              <w:bottom w:val="nil"/>
            </w:tcBorders>
          </w:tcPr>
          <w:p w:rsidR="00CA1BBA" w:rsidRPr="00F81F64" w:rsidRDefault="004D2199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</w:tcBorders>
          </w:tcPr>
          <w:p w:rsidR="00CA1BBA" w:rsidRPr="00F81F64" w:rsidRDefault="004D2199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</w:tcBorders>
          </w:tcPr>
          <w:p w:rsidR="00CA1BBA" w:rsidRPr="00F81F64" w:rsidRDefault="004D2199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</w:tcBorders>
          </w:tcPr>
          <w:p w:rsidR="00CA1BBA" w:rsidRPr="00F81F64" w:rsidRDefault="004D2199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  <w:right w:val="double" w:sz="4" w:space="0" w:color="auto"/>
            </w:tcBorders>
          </w:tcPr>
          <w:p w:rsidR="00CA1BBA" w:rsidRPr="00F81F64" w:rsidRDefault="004D2199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05" w:type="dxa"/>
            <w:tcBorders>
              <w:top w:val="double" w:sz="4" w:space="0" w:color="auto"/>
              <w:left w:val="double" w:sz="4" w:space="0" w:color="auto"/>
              <w:bottom w:val="nil"/>
            </w:tcBorders>
          </w:tcPr>
          <w:p w:rsidR="00CA1BBA" w:rsidRPr="00F81F64" w:rsidRDefault="004D2199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</w:tcBorders>
          </w:tcPr>
          <w:p w:rsidR="00CA1BBA" w:rsidRPr="00F81F64" w:rsidRDefault="004D2199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</w:tcBorders>
          </w:tcPr>
          <w:p w:rsidR="00CA1BBA" w:rsidRPr="00F81F64" w:rsidRDefault="004D2199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06" w:type="dxa"/>
            <w:tcBorders>
              <w:top w:val="double" w:sz="4" w:space="0" w:color="auto"/>
              <w:bottom w:val="nil"/>
            </w:tcBorders>
          </w:tcPr>
          <w:p w:rsidR="00CA1BBA" w:rsidRPr="00F81F64" w:rsidRDefault="004D2199" w:rsidP="00E429DE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  <w:right w:val="double" w:sz="4" w:space="0" w:color="auto"/>
            </w:tcBorders>
          </w:tcPr>
          <w:p w:rsidR="00CA1BBA" w:rsidRPr="00F81F64" w:rsidRDefault="004D2199" w:rsidP="005B5DE2">
            <w:pPr>
              <w:jc w:val="right"/>
              <w:rPr>
                <w:b/>
                <w:sz w:val="11"/>
                <w:szCs w:val="11"/>
              </w:rPr>
            </w:pPr>
          </w:p>
        </w:tc>
      </w:tr>
      <w:tr w:rsidR="0076173B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4D2199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01</w:t>
            </w:r>
          </w:p>
        </w:tc>
        <w:tc>
          <w:tcPr>
            <w:tcW w:w="3238" w:type="dxa"/>
            <w:tcBorders>
              <w:top w:val="nil"/>
              <w:bottom w:val="nil"/>
            </w:tcBorders>
          </w:tcPr>
          <w:p w:rsidR="0076173B" w:rsidRDefault="004D2199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INDUSTRIA, E PMI E ARTIGIANATO</w:t>
            </w:r>
          </w:p>
          <w:p w:rsidR="0076173B" w:rsidRPr="0048559A" w:rsidRDefault="004D2199" w:rsidP="00CA5899">
            <w:pPr>
              <w:rPr>
                <w:sz w:val="6"/>
                <w:szCs w:val="6"/>
              </w:rPr>
            </w:pP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9" w:type="dxa"/>
            <w:tcBorders>
              <w:top w:val="nil"/>
              <w:bottom w:val="nil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5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4D2199" w:rsidP="00C61270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76173B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4D2199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02</w:t>
            </w:r>
          </w:p>
        </w:tc>
        <w:tc>
          <w:tcPr>
            <w:tcW w:w="3238" w:type="dxa"/>
            <w:tcBorders>
              <w:top w:val="nil"/>
              <w:bottom w:val="nil"/>
            </w:tcBorders>
          </w:tcPr>
          <w:p w:rsidR="0076173B" w:rsidRDefault="004D2199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COMMERCIO - RETI DISTRIBUTIVE - TUTELA DEI CONSUMATORI</w:t>
            </w:r>
          </w:p>
          <w:p w:rsidR="0076173B" w:rsidRPr="0048559A" w:rsidRDefault="004D2199" w:rsidP="00CA5899">
            <w:pPr>
              <w:rPr>
                <w:sz w:val="6"/>
                <w:szCs w:val="6"/>
              </w:rPr>
            </w:pP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9" w:type="dxa"/>
            <w:tcBorders>
              <w:top w:val="nil"/>
              <w:bottom w:val="nil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5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4D2199" w:rsidP="00C61270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76173B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4D2199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03</w:t>
            </w:r>
          </w:p>
        </w:tc>
        <w:tc>
          <w:tcPr>
            <w:tcW w:w="3238" w:type="dxa"/>
            <w:tcBorders>
              <w:top w:val="nil"/>
              <w:bottom w:val="nil"/>
            </w:tcBorders>
          </w:tcPr>
          <w:p w:rsidR="0076173B" w:rsidRDefault="004D2199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RICERCA E INNOVAZIONE</w:t>
            </w:r>
          </w:p>
          <w:p w:rsidR="0076173B" w:rsidRPr="0048559A" w:rsidRDefault="004D2199" w:rsidP="00CA5899">
            <w:pPr>
              <w:rPr>
                <w:sz w:val="6"/>
                <w:szCs w:val="6"/>
              </w:rPr>
            </w:pP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9" w:type="dxa"/>
            <w:tcBorders>
              <w:top w:val="nil"/>
              <w:bottom w:val="nil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5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4D2199" w:rsidP="00C61270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76173B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4D2199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04</w:t>
            </w:r>
          </w:p>
        </w:tc>
        <w:tc>
          <w:tcPr>
            <w:tcW w:w="3238" w:type="dxa"/>
            <w:tcBorders>
              <w:top w:val="nil"/>
              <w:bottom w:val="nil"/>
            </w:tcBorders>
          </w:tcPr>
          <w:p w:rsidR="0076173B" w:rsidRDefault="004D2199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RETI E ALTRI SERVIZI DI PUBBLICA UTILITA'</w:t>
            </w:r>
          </w:p>
          <w:p w:rsidR="0076173B" w:rsidRPr="0048559A" w:rsidRDefault="004D2199" w:rsidP="00CA5899">
            <w:pPr>
              <w:rPr>
                <w:sz w:val="6"/>
                <w:szCs w:val="6"/>
              </w:rPr>
            </w:pP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9" w:type="dxa"/>
            <w:tcBorders>
              <w:top w:val="nil"/>
              <w:bottom w:val="nil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5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4D2199" w:rsidP="00C61270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D6158E" w:rsidRPr="004D78FD">
        <w:trPr>
          <w:cantSplit/>
          <w:trHeight w:val="258"/>
        </w:trPr>
        <w:tc>
          <w:tcPr>
            <w:tcW w:w="468" w:type="dxa"/>
            <w:tcBorders>
              <w:top w:val="nil"/>
              <w:left w:val="double" w:sz="4" w:space="0" w:color="auto"/>
              <w:bottom w:val="double" w:sz="4" w:space="0" w:color="auto"/>
            </w:tcBorders>
          </w:tcPr>
          <w:p w:rsidR="00D6158E" w:rsidRPr="004D78FD" w:rsidRDefault="004D2199" w:rsidP="00464F67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4D2199" w:rsidP="00464F67">
            <w:pPr>
              <w:jc w:val="center"/>
              <w:rPr>
                <w:b/>
                <w:sz w:val="11"/>
                <w:szCs w:val="11"/>
              </w:rPr>
            </w:pPr>
          </w:p>
        </w:tc>
        <w:tc>
          <w:tcPr>
            <w:tcW w:w="3240" w:type="dxa"/>
            <w:tcBorders>
              <w:top w:val="nil"/>
              <w:bottom w:val="double" w:sz="4" w:space="0" w:color="auto"/>
            </w:tcBorders>
          </w:tcPr>
          <w:p w:rsidR="00D6158E" w:rsidRPr="004D78FD" w:rsidRDefault="004D2199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Default="004D2199" w:rsidP="00464F67">
            <w:pPr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Totale Missione 14 - SVILUPPO ECONOMICO E COMPETITIVITÀ</w:t>
            </w:r>
          </w:p>
          <w:p w:rsidR="00D6158E" w:rsidRPr="001A7174" w:rsidRDefault="004D2199" w:rsidP="00464F67">
            <w:pPr>
              <w:rPr>
                <w:b/>
                <w:sz w:val="6"/>
                <w:szCs w:val="6"/>
              </w:rPr>
            </w:pPr>
          </w:p>
        </w:tc>
        <w:tc>
          <w:tcPr>
            <w:tcW w:w="1104" w:type="dxa"/>
            <w:tcBorders>
              <w:top w:val="nil"/>
              <w:bottom w:val="double" w:sz="4" w:space="0" w:color="auto"/>
            </w:tcBorders>
          </w:tcPr>
          <w:p w:rsidR="00D6158E" w:rsidRPr="004D78FD" w:rsidRDefault="004D2199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4D2199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9" w:type="dxa"/>
            <w:tcBorders>
              <w:top w:val="nil"/>
              <w:bottom w:val="double" w:sz="4" w:space="0" w:color="auto"/>
            </w:tcBorders>
          </w:tcPr>
          <w:p w:rsidR="00D6158E" w:rsidRPr="004D78FD" w:rsidRDefault="004D2199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4D2199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</w:tcBorders>
          </w:tcPr>
          <w:p w:rsidR="00D6158E" w:rsidRPr="004D78FD" w:rsidRDefault="004D2199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4D2199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</w:tcBorders>
          </w:tcPr>
          <w:p w:rsidR="00D6158E" w:rsidRPr="004D78FD" w:rsidRDefault="004D2199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4D2199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</w:tcBorders>
          </w:tcPr>
          <w:p w:rsidR="00D6158E" w:rsidRPr="004D78FD" w:rsidRDefault="004D2199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4D2199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  <w:right w:val="double" w:sz="4" w:space="0" w:color="auto"/>
            </w:tcBorders>
          </w:tcPr>
          <w:p w:rsidR="00D6158E" w:rsidRPr="004D78FD" w:rsidRDefault="004D2199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4D2199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05" w:type="dxa"/>
            <w:tcBorders>
              <w:top w:val="nil"/>
              <w:left w:val="double" w:sz="4" w:space="0" w:color="auto"/>
              <w:bottom w:val="double" w:sz="4" w:space="0" w:color="auto"/>
            </w:tcBorders>
          </w:tcPr>
          <w:p w:rsidR="00D6158E" w:rsidRPr="004D78FD" w:rsidRDefault="004D2199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4D2199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</w:tcBorders>
          </w:tcPr>
          <w:p w:rsidR="00D6158E" w:rsidRPr="004D78FD" w:rsidRDefault="004D2199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4D2199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</w:tcBorders>
          </w:tcPr>
          <w:p w:rsidR="00D6158E" w:rsidRPr="004D78FD" w:rsidRDefault="004D2199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4D2199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06" w:type="dxa"/>
            <w:tcBorders>
              <w:top w:val="nil"/>
              <w:bottom w:val="double" w:sz="4" w:space="0" w:color="auto"/>
            </w:tcBorders>
          </w:tcPr>
          <w:p w:rsidR="00D6158E" w:rsidRPr="004D78FD" w:rsidRDefault="004D2199" w:rsidP="00C80031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4D2199" w:rsidP="00C80031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  <w:right w:val="double" w:sz="4" w:space="0" w:color="auto"/>
            </w:tcBorders>
          </w:tcPr>
          <w:p w:rsidR="00D6158E" w:rsidRPr="004D78FD" w:rsidRDefault="004D2199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4D2199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</w:tr>
      <w:tr w:rsidR="00CA1BBA" w:rsidRPr="00F81F64">
        <w:trPr>
          <w:cantSplit/>
          <w:trHeight w:val="288"/>
        </w:trPr>
        <w:tc>
          <w:tcPr>
            <w:tcW w:w="468" w:type="dxa"/>
            <w:tcBorders>
              <w:top w:val="double" w:sz="4" w:space="0" w:color="auto"/>
              <w:left w:val="double" w:sz="4" w:space="0" w:color="auto"/>
              <w:bottom w:val="nil"/>
            </w:tcBorders>
          </w:tcPr>
          <w:p w:rsidR="00CA1BBA" w:rsidRPr="004D78FD" w:rsidRDefault="004D2199" w:rsidP="005B5DE2">
            <w:pPr>
              <w:jc w:val="center"/>
              <w:rPr>
                <w:b/>
                <w:sz w:val="6"/>
                <w:szCs w:val="6"/>
              </w:rPr>
            </w:pPr>
          </w:p>
          <w:p w:rsidR="00CA1BBA" w:rsidRPr="00F81F64" w:rsidRDefault="004D2199" w:rsidP="005B5DE2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15</w:t>
            </w:r>
          </w:p>
        </w:tc>
        <w:tc>
          <w:tcPr>
            <w:tcW w:w="3238" w:type="dxa"/>
            <w:tcBorders>
              <w:top w:val="double" w:sz="4" w:space="0" w:color="auto"/>
              <w:bottom w:val="nil"/>
            </w:tcBorders>
          </w:tcPr>
          <w:p w:rsidR="00CA1BBA" w:rsidRPr="004D78FD" w:rsidRDefault="004D2199" w:rsidP="00CA5899">
            <w:pPr>
              <w:rPr>
                <w:b/>
                <w:sz w:val="6"/>
                <w:szCs w:val="6"/>
              </w:rPr>
            </w:pPr>
          </w:p>
          <w:p w:rsidR="00CA1BBA" w:rsidRDefault="004D2199" w:rsidP="00CA5899">
            <w:pPr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Missione 15 - POLITICHE PER IL LAVORO E LA FORMAZIONE PROFESSIONALE</w:t>
            </w:r>
          </w:p>
          <w:p w:rsidR="00CA1BBA" w:rsidRPr="001B1FC3" w:rsidRDefault="004D2199" w:rsidP="00CA5899">
            <w:pPr>
              <w:rPr>
                <w:b/>
                <w:sz w:val="6"/>
                <w:szCs w:val="6"/>
              </w:rPr>
            </w:pPr>
          </w:p>
        </w:tc>
        <w:tc>
          <w:tcPr>
            <w:tcW w:w="1106" w:type="dxa"/>
            <w:tcBorders>
              <w:top w:val="double" w:sz="4" w:space="0" w:color="auto"/>
              <w:bottom w:val="nil"/>
            </w:tcBorders>
          </w:tcPr>
          <w:p w:rsidR="00CA1BBA" w:rsidRPr="00F81F64" w:rsidRDefault="004D2199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9" w:type="dxa"/>
            <w:tcBorders>
              <w:top w:val="double" w:sz="4" w:space="0" w:color="auto"/>
              <w:bottom w:val="nil"/>
            </w:tcBorders>
          </w:tcPr>
          <w:p w:rsidR="00CA1BBA" w:rsidRPr="00F81F64" w:rsidRDefault="004D2199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</w:tcBorders>
          </w:tcPr>
          <w:p w:rsidR="00CA1BBA" w:rsidRPr="00F81F64" w:rsidRDefault="004D2199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</w:tcBorders>
          </w:tcPr>
          <w:p w:rsidR="00CA1BBA" w:rsidRPr="00F81F64" w:rsidRDefault="004D2199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</w:tcBorders>
          </w:tcPr>
          <w:p w:rsidR="00CA1BBA" w:rsidRPr="00F81F64" w:rsidRDefault="004D2199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  <w:right w:val="double" w:sz="4" w:space="0" w:color="auto"/>
            </w:tcBorders>
          </w:tcPr>
          <w:p w:rsidR="00CA1BBA" w:rsidRPr="00F81F64" w:rsidRDefault="004D2199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05" w:type="dxa"/>
            <w:tcBorders>
              <w:top w:val="double" w:sz="4" w:space="0" w:color="auto"/>
              <w:left w:val="double" w:sz="4" w:space="0" w:color="auto"/>
              <w:bottom w:val="nil"/>
            </w:tcBorders>
          </w:tcPr>
          <w:p w:rsidR="00CA1BBA" w:rsidRPr="00F81F64" w:rsidRDefault="004D2199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</w:tcBorders>
          </w:tcPr>
          <w:p w:rsidR="00CA1BBA" w:rsidRPr="00F81F64" w:rsidRDefault="004D2199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</w:tcBorders>
          </w:tcPr>
          <w:p w:rsidR="00CA1BBA" w:rsidRPr="00F81F64" w:rsidRDefault="004D2199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06" w:type="dxa"/>
            <w:tcBorders>
              <w:top w:val="double" w:sz="4" w:space="0" w:color="auto"/>
              <w:bottom w:val="nil"/>
            </w:tcBorders>
          </w:tcPr>
          <w:p w:rsidR="00CA1BBA" w:rsidRPr="00F81F64" w:rsidRDefault="004D2199" w:rsidP="00E429DE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  <w:right w:val="double" w:sz="4" w:space="0" w:color="auto"/>
            </w:tcBorders>
          </w:tcPr>
          <w:p w:rsidR="00CA1BBA" w:rsidRPr="00F81F64" w:rsidRDefault="004D2199" w:rsidP="005B5DE2">
            <w:pPr>
              <w:jc w:val="right"/>
              <w:rPr>
                <w:b/>
                <w:sz w:val="11"/>
                <w:szCs w:val="11"/>
              </w:rPr>
            </w:pPr>
          </w:p>
        </w:tc>
      </w:tr>
      <w:tr w:rsidR="0076173B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4D2199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01</w:t>
            </w:r>
          </w:p>
        </w:tc>
        <w:tc>
          <w:tcPr>
            <w:tcW w:w="3238" w:type="dxa"/>
            <w:tcBorders>
              <w:top w:val="nil"/>
              <w:bottom w:val="nil"/>
            </w:tcBorders>
          </w:tcPr>
          <w:p w:rsidR="0076173B" w:rsidRDefault="004D2199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SERVIZI PER LO SVILUPPO DEL MERCATO DEL LAVORO</w:t>
            </w:r>
          </w:p>
          <w:p w:rsidR="0076173B" w:rsidRPr="0048559A" w:rsidRDefault="004D2199" w:rsidP="00CA5899">
            <w:pPr>
              <w:rPr>
                <w:sz w:val="6"/>
                <w:szCs w:val="6"/>
              </w:rPr>
            </w:pP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9" w:type="dxa"/>
            <w:tcBorders>
              <w:top w:val="nil"/>
              <w:bottom w:val="nil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5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4D2199" w:rsidP="00C61270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76173B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4D2199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02</w:t>
            </w:r>
          </w:p>
        </w:tc>
        <w:tc>
          <w:tcPr>
            <w:tcW w:w="3238" w:type="dxa"/>
            <w:tcBorders>
              <w:top w:val="nil"/>
              <w:bottom w:val="nil"/>
            </w:tcBorders>
          </w:tcPr>
          <w:p w:rsidR="0076173B" w:rsidRDefault="004D2199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FORMAZIONE PROFESSIONALE</w:t>
            </w:r>
          </w:p>
          <w:p w:rsidR="0076173B" w:rsidRPr="0048559A" w:rsidRDefault="004D2199" w:rsidP="00CA5899">
            <w:pPr>
              <w:rPr>
                <w:sz w:val="6"/>
                <w:szCs w:val="6"/>
              </w:rPr>
            </w:pP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9" w:type="dxa"/>
            <w:tcBorders>
              <w:top w:val="nil"/>
              <w:bottom w:val="nil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5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4D2199" w:rsidP="00C61270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76173B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4D2199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03</w:t>
            </w:r>
          </w:p>
        </w:tc>
        <w:tc>
          <w:tcPr>
            <w:tcW w:w="3238" w:type="dxa"/>
            <w:tcBorders>
              <w:top w:val="nil"/>
              <w:bottom w:val="nil"/>
            </w:tcBorders>
          </w:tcPr>
          <w:p w:rsidR="0076173B" w:rsidRDefault="004D2199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SOSTEGNO ALL'OCCUPAZIONE</w:t>
            </w:r>
          </w:p>
          <w:p w:rsidR="0076173B" w:rsidRPr="0048559A" w:rsidRDefault="004D2199" w:rsidP="00CA5899">
            <w:pPr>
              <w:rPr>
                <w:sz w:val="6"/>
                <w:szCs w:val="6"/>
              </w:rPr>
            </w:pP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9" w:type="dxa"/>
            <w:tcBorders>
              <w:top w:val="nil"/>
              <w:bottom w:val="nil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5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4D2199" w:rsidP="00C61270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D6158E" w:rsidRPr="004D78FD">
        <w:trPr>
          <w:cantSplit/>
          <w:trHeight w:val="258"/>
        </w:trPr>
        <w:tc>
          <w:tcPr>
            <w:tcW w:w="468" w:type="dxa"/>
            <w:tcBorders>
              <w:top w:val="nil"/>
              <w:left w:val="double" w:sz="4" w:space="0" w:color="auto"/>
              <w:bottom w:val="double" w:sz="4" w:space="0" w:color="auto"/>
            </w:tcBorders>
          </w:tcPr>
          <w:p w:rsidR="00D6158E" w:rsidRPr="004D78FD" w:rsidRDefault="004D2199" w:rsidP="00464F67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4D2199" w:rsidP="00464F67">
            <w:pPr>
              <w:jc w:val="center"/>
              <w:rPr>
                <w:b/>
                <w:sz w:val="11"/>
                <w:szCs w:val="11"/>
              </w:rPr>
            </w:pPr>
          </w:p>
        </w:tc>
        <w:tc>
          <w:tcPr>
            <w:tcW w:w="3240" w:type="dxa"/>
            <w:tcBorders>
              <w:top w:val="nil"/>
              <w:bottom w:val="double" w:sz="4" w:space="0" w:color="auto"/>
            </w:tcBorders>
          </w:tcPr>
          <w:p w:rsidR="00D6158E" w:rsidRPr="004D78FD" w:rsidRDefault="004D2199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Default="004D2199" w:rsidP="00464F67">
            <w:pPr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Totale Missione 15 - POLITICHE PER IL LAVORO E LA FORMAZIONE PROFESSIONALE</w:t>
            </w:r>
          </w:p>
          <w:p w:rsidR="00D6158E" w:rsidRPr="001A7174" w:rsidRDefault="004D2199" w:rsidP="00464F67">
            <w:pPr>
              <w:rPr>
                <w:b/>
                <w:sz w:val="6"/>
                <w:szCs w:val="6"/>
              </w:rPr>
            </w:pPr>
          </w:p>
        </w:tc>
        <w:tc>
          <w:tcPr>
            <w:tcW w:w="1104" w:type="dxa"/>
            <w:tcBorders>
              <w:top w:val="nil"/>
              <w:bottom w:val="double" w:sz="4" w:space="0" w:color="auto"/>
            </w:tcBorders>
          </w:tcPr>
          <w:p w:rsidR="00D6158E" w:rsidRPr="004D78FD" w:rsidRDefault="004D2199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4D2199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9" w:type="dxa"/>
            <w:tcBorders>
              <w:top w:val="nil"/>
              <w:bottom w:val="double" w:sz="4" w:space="0" w:color="auto"/>
            </w:tcBorders>
          </w:tcPr>
          <w:p w:rsidR="00D6158E" w:rsidRPr="004D78FD" w:rsidRDefault="004D2199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4D2199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</w:tcBorders>
          </w:tcPr>
          <w:p w:rsidR="00D6158E" w:rsidRPr="004D78FD" w:rsidRDefault="004D2199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4D2199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</w:tcBorders>
          </w:tcPr>
          <w:p w:rsidR="00D6158E" w:rsidRPr="004D78FD" w:rsidRDefault="004D2199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4D2199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</w:tcBorders>
          </w:tcPr>
          <w:p w:rsidR="00D6158E" w:rsidRPr="004D78FD" w:rsidRDefault="004D2199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4D2199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  <w:right w:val="double" w:sz="4" w:space="0" w:color="auto"/>
            </w:tcBorders>
          </w:tcPr>
          <w:p w:rsidR="00D6158E" w:rsidRPr="004D78FD" w:rsidRDefault="004D2199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4D2199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05" w:type="dxa"/>
            <w:tcBorders>
              <w:top w:val="nil"/>
              <w:left w:val="double" w:sz="4" w:space="0" w:color="auto"/>
              <w:bottom w:val="double" w:sz="4" w:space="0" w:color="auto"/>
            </w:tcBorders>
          </w:tcPr>
          <w:p w:rsidR="00D6158E" w:rsidRPr="004D78FD" w:rsidRDefault="004D2199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4D2199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</w:tcBorders>
          </w:tcPr>
          <w:p w:rsidR="00D6158E" w:rsidRPr="004D78FD" w:rsidRDefault="004D2199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4D2199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</w:tcBorders>
          </w:tcPr>
          <w:p w:rsidR="00D6158E" w:rsidRPr="004D78FD" w:rsidRDefault="004D2199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4D2199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06" w:type="dxa"/>
            <w:tcBorders>
              <w:top w:val="nil"/>
              <w:bottom w:val="double" w:sz="4" w:space="0" w:color="auto"/>
            </w:tcBorders>
          </w:tcPr>
          <w:p w:rsidR="00D6158E" w:rsidRPr="004D78FD" w:rsidRDefault="004D2199" w:rsidP="00C80031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4D2199" w:rsidP="00C80031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  <w:right w:val="double" w:sz="4" w:space="0" w:color="auto"/>
            </w:tcBorders>
          </w:tcPr>
          <w:p w:rsidR="00D6158E" w:rsidRPr="004D78FD" w:rsidRDefault="004D2199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4D2199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</w:tr>
      <w:tr w:rsidR="00CA1BBA" w:rsidRPr="00F81F64">
        <w:trPr>
          <w:cantSplit/>
          <w:trHeight w:val="288"/>
        </w:trPr>
        <w:tc>
          <w:tcPr>
            <w:tcW w:w="468" w:type="dxa"/>
            <w:tcBorders>
              <w:top w:val="double" w:sz="4" w:space="0" w:color="auto"/>
              <w:left w:val="double" w:sz="4" w:space="0" w:color="auto"/>
              <w:bottom w:val="nil"/>
            </w:tcBorders>
          </w:tcPr>
          <w:p w:rsidR="00CA1BBA" w:rsidRPr="004D78FD" w:rsidRDefault="004D2199" w:rsidP="005B5DE2">
            <w:pPr>
              <w:jc w:val="center"/>
              <w:rPr>
                <w:b/>
                <w:sz w:val="6"/>
                <w:szCs w:val="6"/>
              </w:rPr>
            </w:pPr>
          </w:p>
          <w:p w:rsidR="00CA1BBA" w:rsidRPr="00F81F64" w:rsidRDefault="004D2199" w:rsidP="005B5DE2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16</w:t>
            </w:r>
          </w:p>
        </w:tc>
        <w:tc>
          <w:tcPr>
            <w:tcW w:w="3238" w:type="dxa"/>
            <w:tcBorders>
              <w:top w:val="double" w:sz="4" w:space="0" w:color="auto"/>
              <w:bottom w:val="nil"/>
            </w:tcBorders>
          </w:tcPr>
          <w:p w:rsidR="00CA1BBA" w:rsidRPr="004D78FD" w:rsidRDefault="004D2199" w:rsidP="00CA5899">
            <w:pPr>
              <w:rPr>
                <w:b/>
                <w:sz w:val="6"/>
                <w:szCs w:val="6"/>
              </w:rPr>
            </w:pPr>
          </w:p>
          <w:p w:rsidR="00CA1BBA" w:rsidRDefault="004D2199" w:rsidP="00CA5899">
            <w:pPr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Missione 16 - AGRICOLTURA, POLITICHE AGROALIMENTARI E PESCA</w:t>
            </w:r>
          </w:p>
          <w:p w:rsidR="00CA1BBA" w:rsidRPr="001B1FC3" w:rsidRDefault="004D2199" w:rsidP="00CA5899">
            <w:pPr>
              <w:rPr>
                <w:b/>
                <w:sz w:val="6"/>
                <w:szCs w:val="6"/>
              </w:rPr>
            </w:pPr>
          </w:p>
        </w:tc>
        <w:tc>
          <w:tcPr>
            <w:tcW w:w="1106" w:type="dxa"/>
            <w:tcBorders>
              <w:top w:val="double" w:sz="4" w:space="0" w:color="auto"/>
              <w:bottom w:val="nil"/>
            </w:tcBorders>
          </w:tcPr>
          <w:p w:rsidR="00CA1BBA" w:rsidRPr="00F81F64" w:rsidRDefault="004D2199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9" w:type="dxa"/>
            <w:tcBorders>
              <w:top w:val="double" w:sz="4" w:space="0" w:color="auto"/>
              <w:bottom w:val="nil"/>
            </w:tcBorders>
          </w:tcPr>
          <w:p w:rsidR="00CA1BBA" w:rsidRPr="00F81F64" w:rsidRDefault="004D2199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</w:tcBorders>
          </w:tcPr>
          <w:p w:rsidR="00CA1BBA" w:rsidRPr="00F81F64" w:rsidRDefault="004D2199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</w:tcBorders>
          </w:tcPr>
          <w:p w:rsidR="00CA1BBA" w:rsidRPr="00F81F64" w:rsidRDefault="004D2199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</w:tcBorders>
          </w:tcPr>
          <w:p w:rsidR="00CA1BBA" w:rsidRPr="00F81F64" w:rsidRDefault="004D2199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  <w:right w:val="double" w:sz="4" w:space="0" w:color="auto"/>
            </w:tcBorders>
          </w:tcPr>
          <w:p w:rsidR="00CA1BBA" w:rsidRPr="00F81F64" w:rsidRDefault="004D2199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05" w:type="dxa"/>
            <w:tcBorders>
              <w:top w:val="double" w:sz="4" w:space="0" w:color="auto"/>
              <w:left w:val="double" w:sz="4" w:space="0" w:color="auto"/>
              <w:bottom w:val="nil"/>
            </w:tcBorders>
          </w:tcPr>
          <w:p w:rsidR="00CA1BBA" w:rsidRPr="00F81F64" w:rsidRDefault="004D2199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</w:tcBorders>
          </w:tcPr>
          <w:p w:rsidR="00CA1BBA" w:rsidRPr="00F81F64" w:rsidRDefault="004D2199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</w:tcBorders>
          </w:tcPr>
          <w:p w:rsidR="00CA1BBA" w:rsidRPr="00F81F64" w:rsidRDefault="004D2199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06" w:type="dxa"/>
            <w:tcBorders>
              <w:top w:val="double" w:sz="4" w:space="0" w:color="auto"/>
              <w:bottom w:val="nil"/>
            </w:tcBorders>
          </w:tcPr>
          <w:p w:rsidR="00CA1BBA" w:rsidRPr="00F81F64" w:rsidRDefault="004D2199" w:rsidP="00E429DE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  <w:right w:val="double" w:sz="4" w:space="0" w:color="auto"/>
            </w:tcBorders>
          </w:tcPr>
          <w:p w:rsidR="00CA1BBA" w:rsidRPr="00F81F64" w:rsidRDefault="004D2199" w:rsidP="005B5DE2">
            <w:pPr>
              <w:jc w:val="right"/>
              <w:rPr>
                <w:b/>
                <w:sz w:val="11"/>
                <w:szCs w:val="11"/>
              </w:rPr>
            </w:pPr>
          </w:p>
        </w:tc>
      </w:tr>
      <w:tr w:rsidR="0076173B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4D2199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01</w:t>
            </w:r>
          </w:p>
        </w:tc>
        <w:tc>
          <w:tcPr>
            <w:tcW w:w="3238" w:type="dxa"/>
            <w:tcBorders>
              <w:top w:val="nil"/>
              <w:bottom w:val="nil"/>
            </w:tcBorders>
          </w:tcPr>
          <w:p w:rsidR="0076173B" w:rsidRDefault="004D2199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SVILUPPO DEL SETTORE AGRICOLO E DEL SISTEMA AGROALIMENTARE</w:t>
            </w:r>
          </w:p>
          <w:p w:rsidR="0076173B" w:rsidRPr="0048559A" w:rsidRDefault="004D2199" w:rsidP="00CA5899">
            <w:pPr>
              <w:rPr>
                <w:sz w:val="6"/>
                <w:szCs w:val="6"/>
              </w:rPr>
            </w:pP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9" w:type="dxa"/>
            <w:tcBorders>
              <w:top w:val="nil"/>
              <w:bottom w:val="nil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5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4D2199" w:rsidP="00C61270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76173B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4D2199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02</w:t>
            </w:r>
          </w:p>
        </w:tc>
        <w:tc>
          <w:tcPr>
            <w:tcW w:w="3238" w:type="dxa"/>
            <w:tcBorders>
              <w:top w:val="nil"/>
              <w:bottom w:val="nil"/>
            </w:tcBorders>
          </w:tcPr>
          <w:p w:rsidR="0076173B" w:rsidRDefault="004D2199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CACCIA E PESCA</w:t>
            </w:r>
          </w:p>
          <w:p w:rsidR="0076173B" w:rsidRPr="0048559A" w:rsidRDefault="004D2199" w:rsidP="00CA5899">
            <w:pPr>
              <w:rPr>
                <w:sz w:val="6"/>
                <w:szCs w:val="6"/>
              </w:rPr>
            </w:pP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9" w:type="dxa"/>
            <w:tcBorders>
              <w:top w:val="nil"/>
              <w:bottom w:val="nil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5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4D2199" w:rsidP="00C61270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D6158E" w:rsidRPr="004D78FD">
        <w:trPr>
          <w:cantSplit/>
          <w:trHeight w:val="258"/>
        </w:trPr>
        <w:tc>
          <w:tcPr>
            <w:tcW w:w="468" w:type="dxa"/>
            <w:tcBorders>
              <w:top w:val="nil"/>
              <w:left w:val="double" w:sz="4" w:space="0" w:color="auto"/>
              <w:bottom w:val="double" w:sz="4" w:space="0" w:color="auto"/>
            </w:tcBorders>
          </w:tcPr>
          <w:p w:rsidR="00D6158E" w:rsidRPr="004D78FD" w:rsidRDefault="004D2199" w:rsidP="00464F67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4D2199" w:rsidP="00464F67">
            <w:pPr>
              <w:jc w:val="center"/>
              <w:rPr>
                <w:b/>
                <w:sz w:val="11"/>
                <w:szCs w:val="11"/>
              </w:rPr>
            </w:pPr>
          </w:p>
        </w:tc>
        <w:tc>
          <w:tcPr>
            <w:tcW w:w="3240" w:type="dxa"/>
            <w:tcBorders>
              <w:top w:val="nil"/>
              <w:bottom w:val="double" w:sz="4" w:space="0" w:color="auto"/>
            </w:tcBorders>
          </w:tcPr>
          <w:p w:rsidR="00D6158E" w:rsidRPr="004D78FD" w:rsidRDefault="004D2199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Default="004D2199" w:rsidP="00464F67">
            <w:pPr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Totale Missione 16 - AGRICOLTURA, POLITICHE AGROALIMENTARI E PESCA</w:t>
            </w:r>
          </w:p>
          <w:p w:rsidR="00D6158E" w:rsidRPr="001A7174" w:rsidRDefault="004D2199" w:rsidP="00464F67">
            <w:pPr>
              <w:rPr>
                <w:b/>
                <w:sz w:val="6"/>
                <w:szCs w:val="6"/>
              </w:rPr>
            </w:pPr>
          </w:p>
        </w:tc>
        <w:tc>
          <w:tcPr>
            <w:tcW w:w="1104" w:type="dxa"/>
            <w:tcBorders>
              <w:top w:val="nil"/>
              <w:bottom w:val="double" w:sz="4" w:space="0" w:color="auto"/>
            </w:tcBorders>
          </w:tcPr>
          <w:p w:rsidR="00D6158E" w:rsidRPr="004D78FD" w:rsidRDefault="004D2199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4D2199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9" w:type="dxa"/>
            <w:tcBorders>
              <w:top w:val="nil"/>
              <w:bottom w:val="double" w:sz="4" w:space="0" w:color="auto"/>
            </w:tcBorders>
          </w:tcPr>
          <w:p w:rsidR="00D6158E" w:rsidRPr="004D78FD" w:rsidRDefault="004D2199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4D2199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</w:tcBorders>
          </w:tcPr>
          <w:p w:rsidR="00D6158E" w:rsidRPr="004D78FD" w:rsidRDefault="004D2199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4D2199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</w:tcBorders>
          </w:tcPr>
          <w:p w:rsidR="00D6158E" w:rsidRPr="004D78FD" w:rsidRDefault="004D2199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4D2199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</w:tcBorders>
          </w:tcPr>
          <w:p w:rsidR="00D6158E" w:rsidRPr="004D78FD" w:rsidRDefault="004D2199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4D2199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  <w:right w:val="double" w:sz="4" w:space="0" w:color="auto"/>
            </w:tcBorders>
          </w:tcPr>
          <w:p w:rsidR="00D6158E" w:rsidRPr="004D78FD" w:rsidRDefault="004D2199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4D2199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05" w:type="dxa"/>
            <w:tcBorders>
              <w:top w:val="nil"/>
              <w:left w:val="double" w:sz="4" w:space="0" w:color="auto"/>
              <w:bottom w:val="double" w:sz="4" w:space="0" w:color="auto"/>
            </w:tcBorders>
          </w:tcPr>
          <w:p w:rsidR="00D6158E" w:rsidRPr="004D78FD" w:rsidRDefault="004D2199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4D2199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</w:tcBorders>
          </w:tcPr>
          <w:p w:rsidR="00D6158E" w:rsidRPr="004D78FD" w:rsidRDefault="004D2199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4D2199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</w:tcBorders>
          </w:tcPr>
          <w:p w:rsidR="00D6158E" w:rsidRPr="004D78FD" w:rsidRDefault="004D2199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4D2199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06" w:type="dxa"/>
            <w:tcBorders>
              <w:top w:val="nil"/>
              <w:bottom w:val="double" w:sz="4" w:space="0" w:color="auto"/>
            </w:tcBorders>
          </w:tcPr>
          <w:p w:rsidR="00D6158E" w:rsidRPr="004D78FD" w:rsidRDefault="004D2199" w:rsidP="00C80031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4D2199" w:rsidP="00C80031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  <w:right w:val="double" w:sz="4" w:space="0" w:color="auto"/>
            </w:tcBorders>
          </w:tcPr>
          <w:p w:rsidR="00D6158E" w:rsidRPr="004D78FD" w:rsidRDefault="004D2199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4D2199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</w:tr>
      <w:tr w:rsidR="00CA1BBA" w:rsidRPr="00F81F64">
        <w:trPr>
          <w:cantSplit/>
          <w:trHeight w:val="288"/>
        </w:trPr>
        <w:tc>
          <w:tcPr>
            <w:tcW w:w="468" w:type="dxa"/>
            <w:tcBorders>
              <w:top w:val="double" w:sz="4" w:space="0" w:color="auto"/>
              <w:left w:val="double" w:sz="4" w:space="0" w:color="auto"/>
              <w:bottom w:val="nil"/>
            </w:tcBorders>
          </w:tcPr>
          <w:p w:rsidR="00CA1BBA" w:rsidRPr="004D78FD" w:rsidRDefault="004D2199" w:rsidP="005B5DE2">
            <w:pPr>
              <w:jc w:val="center"/>
              <w:rPr>
                <w:b/>
                <w:sz w:val="6"/>
                <w:szCs w:val="6"/>
              </w:rPr>
            </w:pPr>
          </w:p>
          <w:p w:rsidR="00CA1BBA" w:rsidRPr="00F81F64" w:rsidRDefault="004D2199" w:rsidP="005B5DE2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17</w:t>
            </w:r>
          </w:p>
        </w:tc>
        <w:tc>
          <w:tcPr>
            <w:tcW w:w="3238" w:type="dxa"/>
            <w:tcBorders>
              <w:top w:val="double" w:sz="4" w:space="0" w:color="auto"/>
              <w:bottom w:val="nil"/>
            </w:tcBorders>
          </w:tcPr>
          <w:p w:rsidR="00CA1BBA" w:rsidRPr="004D78FD" w:rsidRDefault="004D2199" w:rsidP="00CA5899">
            <w:pPr>
              <w:rPr>
                <w:b/>
                <w:sz w:val="6"/>
                <w:szCs w:val="6"/>
              </w:rPr>
            </w:pPr>
          </w:p>
          <w:p w:rsidR="00CA1BBA" w:rsidRDefault="004D2199" w:rsidP="00CA5899">
            <w:pPr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Missione 17 - ENERGIA E DIVERSIFICAZIONE DELLE FONTI ENERGETICHE</w:t>
            </w:r>
          </w:p>
          <w:p w:rsidR="00CA1BBA" w:rsidRPr="001B1FC3" w:rsidRDefault="004D2199" w:rsidP="00CA5899">
            <w:pPr>
              <w:rPr>
                <w:b/>
                <w:sz w:val="6"/>
                <w:szCs w:val="6"/>
              </w:rPr>
            </w:pPr>
          </w:p>
        </w:tc>
        <w:tc>
          <w:tcPr>
            <w:tcW w:w="1106" w:type="dxa"/>
            <w:tcBorders>
              <w:top w:val="double" w:sz="4" w:space="0" w:color="auto"/>
              <w:bottom w:val="nil"/>
            </w:tcBorders>
          </w:tcPr>
          <w:p w:rsidR="00CA1BBA" w:rsidRPr="00F81F64" w:rsidRDefault="004D2199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9" w:type="dxa"/>
            <w:tcBorders>
              <w:top w:val="double" w:sz="4" w:space="0" w:color="auto"/>
              <w:bottom w:val="nil"/>
            </w:tcBorders>
          </w:tcPr>
          <w:p w:rsidR="00CA1BBA" w:rsidRPr="00F81F64" w:rsidRDefault="004D2199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</w:tcBorders>
          </w:tcPr>
          <w:p w:rsidR="00CA1BBA" w:rsidRPr="00F81F64" w:rsidRDefault="004D2199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</w:tcBorders>
          </w:tcPr>
          <w:p w:rsidR="00CA1BBA" w:rsidRPr="00F81F64" w:rsidRDefault="004D2199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</w:tcBorders>
          </w:tcPr>
          <w:p w:rsidR="00CA1BBA" w:rsidRPr="00F81F64" w:rsidRDefault="004D2199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  <w:right w:val="double" w:sz="4" w:space="0" w:color="auto"/>
            </w:tcBorders>
          </w:tcPr>
          <w:p w:rsidR="00CA1BBA" w:rsidRPr="00F81F64" w:rsidRDefault="004D2199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05" w:type="dxa"/>
            <w:tcBorders>
              <w:top w:val="double" w:sz="4" w:space="0" w:color="auto"/>
              <w:left w:val="double" w:sz="4" w:space="0" w:color="auto"/>
              <w:bottom w:val="nil"/>
            </w:tcBorders>
          </w:tcPr>
          <w:p w:rsidR="00CA1BBA" w:rsidRPr="00F81F64" w:rsidRDefault="004D2199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</w:tcBorders>
          </w:tcPr>
          <w:p w:rsidR="00CA1BBA" w:rsidRPr="00F81F64" w:rsidRDefault="004D2199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</w:tcBorders>
          </w:tcPr>
          <w:p w:rsidR="00CA1BBA" w:rsidRPr="00F81F64" w:rsidRDefault="004D2199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06" w:type="dxa"/>
            <w:tcBorders>
              <w:top w:val="double" w:sz="4" w:space="0" w:color="auto"/>
              <w:bottom w:val="nil"/>
            </w:tcBorders>
          </w:tcPr>
          <w:p w:rsidR="00CA1BBA" w:rsidRPr="00F81F64" w:rsidRDefault="004D2199" w:rsidP="00E429DE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  <w:right w:val="double" w:sz="4" w:space="0" w:color="auto"/>
            </w:tcBorders>
          </w:tcPr>
          <w:p w:rsidR="00CA1BBA" w:rsidRPr="00F81F64" w:rsidRDefault="004D2199" w:rsidP="005B5DE2">
            <w:pPr>
              <w:jc w:val="right"/>
              <w:rPr>
                <w:b/>
                <w:sz w:val="11"/>
                <w:szCs w:val="11"/>
              </w:rPr>
            </w:pPr>
          </w:p>
        </w:tc>
      </w:tr>
      <w:tr w:rsidR="0076173B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4D2199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01</w:t>
            </w:r>
          </w:p>
        </w:tc>
        <w:tc>
          <w:tcPr>
            <w:tcW w:w="3238" w:type="dxa"/>
            <w:tcBorders>
              <w:top w:val="nil"/>
              <w:bottom w:val="nil"/>
            </w:tcBorders>
          </w:tcPr>
          <w:p w:rsidR="0076173B" w:rsidRDefault="004D2199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FONTI ENERGETICHE</w:t>
            </w:r>
          </w:p>
          <w:p w:rsidR="0076173B" w:rsidRPr="0048559A" w:rsidRDefault="004D2199" w:rsidP="00CA5899">
            <w:pPr>
              <w:rPr>
                <w:sz w:val="6"/>
                <w:szCs w:val="6"/>
              </w:rPr>
            </w:pP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9" w:type="dxa"/>
            <w:tcBorders>
              <w:top w:val="nil"/>
              <w:bottom w:val="nil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5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4D2199" w:rsidP="00C61270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D6158E" w:rsidRPr="004D78FD">
        <w:trPr>
          <w:cantSplit/>
          <w:trHeight w:val="258"/>
        </w:trPr>
        <w:tc>
          <w:tcPr>
            <w:tcW w:w="468" w:type="dxa"/>
            <w:tcBorders>
              <w:top w:val="nil"/>
              <w:left w:val="double" w:sz="4" w:space="0" w:color="auto"/>
              <w:bottom w:val="double" w:sz="4" w:space="0" w:color="auto"/>
            </w:tcBorders>
          </w:tcPr>
          <w:p w:rsidR="00D6158E" w:rsidRPr="004D78FD" w:rsidRDefault="004D2199" w:rsidP="00464F67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4D2199" w:rsidP="00464F67">
            <w:pPr>
              <w:jc w:val="center"/>
              <w:rPr>
                <w:b/>
                <w:sz w:val="11"/>
                <w:szCs w:val="11"/>
              </w:rPr>
            </w:pPr>
          </w:p>
        </w:tc>
        <w:tc>
          <w:tcPr>
            <w:tcW w:w="3240" w:type="dxa"/>
            <w:tcBorders>
              <w:top w:val="nil"/>
              <w:bottom w:val="double" w:sz="4" w:space="0" w:color="auto"/>
            </w:tcBorders>
          </w:tcPr>
          <w:p w:rsidR="00D6158E" w:rsidRPr="004D78FD" w:rsidRDefault="004D2199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Default="004D2199" w:rsidP="00464F67">
            <w:pPr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Totale Missione 17 - ENERGIA E DIVERSIFICAZIONE DELLE FONTI ENERGETICHE</w:t>
            </w:r>
          </w:p>
          <w:p w:rsidR="00D6158E" w:rsidRPr="001A7174" w:rsidRDefault="004D2199" w:rsidP="00464F67">
            <w:pPr>
              <w:rPr>
                <w:b/>
                <w:sz w:val="6"/>
                <w:szCs w:val="6"/>
              </w:rPr>
            </w:pPr>
          </w:p>
        </w:tc>
        <w:tc>
          <w:tcPr>
            <w:tcW w:w="1104" w:type="dxa"/>
            <w:tcBorders>
              <w:top w:val="nil"/>
              <w:bottom w:val="double" w:sz="4" w:space="0" w:color="auto"/>
            </w:tcBorders>
          </w:tcPr>
          <w:p w:rsidR="00D6158E" w:rsidRPr="004D78FD" w:rsidRDefault="004D2199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4D2199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9" w:type="dxa"/>
            <w:tcBorders>
              <w:top w:val="nil"/>
              <w:bottom w:val="double" w:sz="4" w:space="0" w:color="auto"/>
            </w:tcBorders>
          </w:tcPr>
          <w:p w:rsidR="00D6158E" w:rsidRPr="004D78FD" w:rsidRDefault="004D2199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4D2199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</w:tcBorders>
          </w:tcPr>
          <w:p w:rsidR="00D6158E" w:rsidRPr="004D78FD" w:rsidRDefault="004D2199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4D2199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</w:tcBorders>
          </w:tcPr>
          <w:p w:rsidR="00D6158E" w:rsidRPr="004D78FD" w:rsidRDefault="004D2199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4D2199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</w:tcBorders>
          </w:tcPr>
          <w:p w:rsidR="00D6158E" w:rsidRPr="004D78FD" w:rsidRDefault="004D2199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4D2199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  <w:right w:val="double" w:sz="4" w:space="0" w:color="auto"/>
            </w:tcBorders>
          </w:tcPr>
          <w:p w:rsidR="00D6158E" w:rsidRPr="004D78FD" w:rsidRDefault="004D2199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4D2199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05" w:type="dxa"/>
            <w:tcBorders>
              <w:top w:val="nil"/>
              <w:left w:val="double" w:sz="4" w:space="0" w:color="auto"/>
              <w:bottom w:val="double" w:sz="4" w:space="0" w:color="auto"/>
            </w:tcBorders>
          </w:tcPr>
          <w:p w:rsidR="00D6158E" w:rsidRPr="004D78FD" w:rsidRDefault="004D2199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4D2199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</w:tcBorders>
          </w:tcPr>
          <w:p w:rsidR="00D6158E" w:rsidRPr="004D78FD" w:rsidRDefault="004D2199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4D2199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</w:tcBorders>
          </w:tcPr>
          <w:p w:rsidR="00D6158E" w:rsidRPr="004D78FD" w:rsidRDefault="004D2199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4D2199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06" w:type="dxa"/>
            <w:tcBorders>
              <w:top w:val="nil"/>
              <w:bottom w:val="double" w:sz="4" w:space="0" w:color="auto"/>
            </w:tcBorders>
          </w:tcPr>
          <w:p w:rsidR="00D6158E" w:rsidRPr="004D78FD" w:rsidRDefault="004D2199" w:rsidP="00C80031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4D2199" w:rsidP="00C80031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  <w:right w:val="double" w:sz="4" w:space="0" w:color="auto"/>
            </w:tcBorders>
          </w:tcPr>
          <w:p w:rsidR="00D6158E" w:rsidRPr="004D78FD" w:rsidRDefault="004D2199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4D2199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</w:tr>
      <w:tr w:rsidR="00CA1BBA" w:rsidRPr="00F81F64">
        <w:trPr>
          <w:cantSplit/>
          <w:trHeight w:val="288"/>
        </w:trPr>
        <w:tc>
          <w:tcPr>
            <w:tcW w:w="468" w:type="dxa"/>
            <w:tcBorders>
              <w:top w:val="double" w:sz="4" w:space="0" w:color="auto"/>
              <w:left w:val="double" w:sz="4" w:space="0" w:color="auto"/>
              <w:bottom w:val="nil"/>
            </w:tcBorders>
          </w:tcPr>
          <w:p w:rsidR="00CA1BBA" w:rsidRPr="004D78FD" w:rsidRDefault="004D2199" w:rsidP="005B5DE2">
            <w:pPr>
              <w:jc w:val="center"/>
              <w:rPr>
                <w:b/>
                <w:sz w:val="6"/>
                <w:szCs w:val="6"/>
              </w:rPr>
            </w:pPr>
          </w:p>
          <w:p w:rsidR="00CA1BBA" w:rsidRPr="00F81F64" w:rsidRDefault="004D2199" w:rsidP="005B5DE2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18</w:t>
            </w:r>
          </w:p>
        </w:tc>
        <w:tc>
          <w:tcPr>
            <w:tcW w:w="3238" w:type="dxa"/>
            <w:tcBorders>
              <w:top w:val="double" w:sz="4" w:space="0" w:color="auto"/>
              <w:bottom w:val="nil"/>
            </w:tcBorders>
          </w:tcPr>
          <w:p w:rsidR="00CA1BBA" w:rsidRPr="004D78FD" w:rsidRDefault="004D2199" w:rsidP="00CA5899">
            <w:pPr>
              <w:rPr>
                <w:b/>
                <w:sz w:val="6"/>
                <w:szCs w:val="6"/>
              </w:rPr>
            </w:pPr>
          </w:p>
          <w:p w:rsidR="00CA1BBA" w:rsidRDefault="004D2199" w:rsidP="00CA5899">
            <w:pPr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Missione 18 - RELAZIONI CON LE ALTRE AUTONOMIE TERRITORIALI E LOCALI</w:t>
            </w:r>
          </w:p>
          <w:p w:rsidR="00CA1BBA" w:rsidRPr="001B1FC3" w:rsidRDefault="004D2199" w:rsidP="00CA5899">
            <w:pPr>
              <w:rPr>
                <w:b/>
                <w:sz w:val="6"/>
                <w:szCs w:val="6"/>
              </w:rPr>
            </w:pPr>
          </w:p>
        </w:tc>
        <w:tc>
          <w:tcPr>
            <w:tcW w:w="1106" w:type="dxa"/>
            <w:tcBorders>
              <w:top w:val="double" w:sz="4" w:space="0" w:color="auto"/>
              <w:bottom w:val="nil"/>
            </w:tcBorders>
          </w:tcPr>
          <w:p w:rsidR="00CA1BBA" w:rsidRPr="00F81F64" w:rsidRDefault="004D2199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9" w:type="dxa"/>
            <w:tcBorders>
              <w:top w:val="double" w:sz="4" w:space="0" w:color="auto"/>
              <w:bottom w:val="nil"/>
            </w:tcBorders>
          </w:tcPr>
          <w:p w:rsidR="00CA1BBA" w:rsidRPr="00F81F64" w:rsidRDefault="004D2199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</w:tcBorders>
          </w:tcPr>
          <w:p w:rsidR="00CA1BBA" w:rsidRPr="00F81F64" w:rsidRDefault="004D2199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</w:tcBorders>
          </w:tcPr>
          <w:p w:rsidR="00CA1BBA" w:rsidRPr="00F81F64" w:rsidRDefault="004D2199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</w:tcBorders>
          </w:tcPr>
          <w:p w:rsidR="00CA1BBA" w:rsidRPr="00F81F64" w:rsidRDefault="004D2199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  <w:right w:val="double" w:sz="4" w:space="0" w:color="auto"/>
            </w:tcBorders>
          </w:tcPr>
          <w:p w:rsidR="00CA1BBA" w:rsidRPr="00F81F64" w:rsidRDefault="004D2199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05" w:type="dxa"/>
            <w:tcBorders>
              <w:top w:val="double" w:sz="4" w:space="0" w:color="auto"/>
              <w:left w:val="double" w:sz="4" w:space="0" w:color="auto"/>
              <w:bottom w:val="nil"/>
            </w:tcBorders>
          </w:tcPr>
          <w:p w:rsidR="00CA1BBA" w:rsidRPr="00F81F64" w:rsidRDefault="004D2199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</w:tcBorders>
          </w:tcPr>
          <w:p w:rsidR="00CA1BBA" w:rsidRPr="00F81F64" w:rsidRDefault="004D2199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</w:tcBorders>
          </w:tcPr>
          <w:p w:rsidR="00CA1BBA" w:rsidRPr="00F81F64" w:rsidRDefault="004D2199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06" w:type="dxa"/>
            <w:tcBorders>
              <w:top w:val="double" w:sz="4" w:space="0" w:color="auto"/>
              <w:bottom w:val="nil"/>
            </w:tcBorders>
          </w:tcPr>
          <w:p w:rsidR="00CA1BBA" w:rsidRPr="00F81F64" w:rsidRDefault="004D2199" w:rsidP="00E429DE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  <w:right w:val="double" w:sz="4" w:space="0" w:color="auto"/>
            </w:tcBorders>
          </w:tcPr>
          <w:p w:rsidR="00CA1BBA" w:rsidRPr="00F81F64" w:rsidRDefault="004D2199" w:rsidP="005B5DE2">
            <w:pPr>
              <w:jc w:val="right"/>
              <w:rPr>
                <w:b/>
                <w:sz w:val="11"/>
                <w:szCs w:val="11"/>
              </w:rPr>
            </w:pPr>
          </w:p>
        </w:tc>
      </w:tr>
      <w:tr w:rsidR="0076173B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4D2199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01</w:t>
            </w:r>
          </w:p>
        </w:tc>
        <w:tc>
          <w:tcPr>
            <w:tcW w:w="3238" w:type="dxa"/>
            <w:tcBorders>
              <w:top w:val="nil"/>
              <w:bottom w:val="nil"/>
            </w:tcBorders>
          </w:tcPr>
          <w:p w:rsidR="0076173B" w:rsidRDefault="004D2199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RELAZIONI FINANZIARIE CON LE ALTRE AUTONOMIE TERRITORIALI</w:t>
            </w:r>
          </w:p>
          <w:p w:rsidR="0076173B" w:rsidRPr="0048559A" w:rsidRDefault="004D2199" w:rsidP="00CA5899">
            <w:pPr>
              <w:rPr>
                <w:sz w:val="6"/>
                <w:szCs w:val="6"/>
              </w:rPr>
            </w:pP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9" w:type="dxa"/>
            <w:tcBorders>
              <w:top w:val="nil"/>
              <w:bottom w:val="nil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5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4D2199" w:rsidP="00C61270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D6158E" w:rsidRPr="004D78FD">
        <w:trPr>
          <w:cantSplit/>
          <w:trHeight w:val="258"/>
        </w:trPr>
        <w:tc>
          <w:tcPr>
            <w:tcW w:w="468" w:type="dxa"/>
            <w:tcBorders>
              <w:top w:val="nil"/>
              <w:left w:val="double" w:sz="4" w:space="0" w:color="auto"/>
              <w:bottom w:val="double" w:sz="4" w:space="0" w:color="auto"/>
            </w:tcBorders>
          </w:tcPr>
          <w:p w:rsidR="00D6158E" w:rsidRPr="004D78FD" w:rsidRDefault="004D2199" w:rsidP="00464F67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4D2199" w:rsidP="00464F67">
            <w:pPr>
              <w:jc w:val="center"/>
              <w:rPr>
                <w:b/>
                <w:sz w:val="11"/>
                <w:szCs w:val="11"/>
              </w:rPr>
            </w:pPr>
          </w:p>
        </w:tc>
        <w:tc>
          <w:tcPr>
            <w:tcW w:w="3240" w:type="dxa"/>
            <w:tcBorders>
              <w:top w:val="nil"/>
              <w:bottom w:val="double" w:sz="4" w:space="0" w:color="auto"/>
            </w:tcBorders>
          </w:tcPr>
          <w:p w:rsidR="00D6158E" w:rsidRPr="004D78FD" w:rsidRDefault="004D2199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Default="004D2199" w:rsidP="00464F67">
            <w:pPr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Totale Missione 18 - RELAZIONI CON LE ALTRE AUTONOMIE TERRITORIALI E LOCALI</w:t>
            </w:r>
          </w:p>
          <w:p w:rsidR="00D6158E" w:rsidRPr="001A7174" w:rsidRDefault="004D2199" w:rsidP="00464F67">
            <w:pPr>
              <w:rPr>
                <w:b/>
                <w:sz w:val="6"/>
                <w:szCs w:val="6"/>
              </w:rPr>
            </w:pPr>
          </w:p>
        </w:tc>
        <w:tc>
          <w:tcPr>
            <w:tcW w:w="1104" w:type="dxa"/>
            <w:tcBorders>
              <w:top w:val="nil"/>
              <w:bottom w:val="double" w:sz="4" w:space="0" w:color="auto"/>
            </w:tcBorders>
          </w:tcPr>
          <w:p w:rsidR="00D6158E" w:rsidRPr="004D78FD" w:rsidRDefault="004D2199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4D2199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9" w:type="dxa"/>
            <w:tcBorders>
              <w:top w:val="nil"/>
              <w:bottom w:val="double" w:sz="4" w:space="0" w:color="auto"/>
            </w:tcBorders>
          </w:tcPr>
          <w:p w:rsidR="00D6158E" w:rsidRPr="004D78FD" w:rsidRDefault="004D2199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4D2199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</w:tcBorders>
          </w:tcPr>
          <w:p w:rsidR="00D6158E" w:rsidRPr="004D78FD" w:rsidRDefault="004D2199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4D2199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</w:tcBorders>
          </w:tcPr>
          <w:p w:rsidR="00D6158E" w:rsidRPr="004D78FD" w:rsidRDefault="004D2199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4D2199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</w:tcBorders>
          </w:tcPr>
          <w:p w:rsidR="00D6158E" w:rsidRPr="004D78FD" w:rsidRDefault="004D2199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4D2199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  <w:right w:val="double" w:sz="4" w:space="0" w:color="auto"/>
            </w:tcBorders>
          </w:tcPr>
          <w:p w:rsidR="00D6158E" w:rsidRPr="004D78FD" w:rsidRDefault="004D2199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4D2199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05" w:type="dxa"/>
            <w:tcBorders>
              <w:top w:val="nil"/>
              <w:left w:val="double" w:sz="4" w:space="0" w:color="auto"/>
              <w:bottom w:val="double" w:sz="4" w:space="0" w:color="auto"/>
            </w:tcBorders>
          </w:tcPr>
          <w:p w:rsidR="00D6158E" w:rsidRPr="004D78FD" w:rsidRDefault="004D2199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4D2199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</w:tcBorders>
          </w:tcPr>
          <w:p w:rsidR="00D6158E" w:rsidRPr="004D78FD" w:rsidRDefault="004D2199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4D2199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</w:tcBorders>
          </w:tcPr>
          <w:p w:rsidR="00D6158E" w:rsidRPr="004D78FD" w:rsidRDefault="004D2199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4D2199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06" w:type="dxa"/>
            <w:tcBorders>
              <w:top w:val="nil"/>
              <w:bottom w:val="double" w:sz="4" w:space="0" w:color="auto"/>
            </w:tcBorders>
          </w:tcPr>
          <w:p w:rsidR="00D6158E" w:rsidRPr="004D78FD" w:rsidRDefault="004D2199" w:rsidP="00C80031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4D2199" w:rsidP="00C80031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  <w:right w:val="double" w:sz="4" w:space="0" w:color="auto"/>
            </w:tcBorders>
          </w:tcPr>
          <w:p w:rsidR="00D6158E" w:rsidRPr="004D78FD" w:rsidRDefault="004D2199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4D2199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</w:tr>
      <w:tr w:rsidR="00CA1BBA" w:rsidRPr="00F81F64">
        <w:trPr>
          <w:cantSplit/>
          <w:trHeight w:val="288"/>
        </w:trPr>
        <w:tc>
          <w:tcPr>
            <w:tcW w:w="468" w:type="dxa"/>
            <w:tcBorders>
              <w:top w:val="double" w:sz="4" w:space="0" w:color="auto"/>
              <w:left w:val="double" w:sz="4" w:space="0" w:color="auto"/>
              <w:bottom w:val="nil"/>
            </w:tcBorders>
          </w:tcPr>
          <w:p w:rsidR="00CA1BBA" w:rsidRPr="004D78FD" w:rsidRDefault="004D2199" w:rsidP="005B5DE2">
            <w:pPr>
              <w:jc w:val="center"/>
              <w:rPr>
                <w:b/>
                <w:sz w:val="6"/>
                <w:szCs w:val="6"/>
              </w:rPr>
            </w:pPr>
          </w:p>
          <w:p w:rsidR="00CA1BBA" w:rsidRPr="00F81F64" w:rsidRDefault="004D2199" w:rsidP="005B5DE2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19</w:t>
            </w:r>
          </w:p>
        </w:tc>
        <w:tc>
          <w:tcPr>
            <w:tcW w:w="3238" w:type="dxa"/>
            <w:tcBorders>
              <w:top w:val="double" w:sz="4" w:space="0" w:color="auto"/>
              <w:bottom w:val="nil"/>
            </w:tcBorders>
          </w:tcPr>
          <w:p w:rsidR="00CA1BBA" w:rsidRPr="004D78FD" w:rsidRDefault="004D2199" w:rsidP="00CA5899">
            <w:pPr>
              <w:rPr>
                <w:b/>
                <w:sz w:val="6"/>
                <w:szCs w:val="6"/>
              </w:rPr>
            </w:pPr>
          </w:p>
          <w:p w:rsidR="00CA1BBA" w:rsidRDefault="004D2199" w:rsidP="00CA5899">
            <w:pPr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Missione 19 - RELAZIONI INTERNAZIONALI</w:t>
            </w:r>
          </w:p>
          <w:p w:rsidR="00CA1BBA" w:rsidRPr="001B1FC3" w:rsidRDefault="004D2199" w:rsidP="00CA5899">
            <w:pPr>
              <w:rPr>
                <w:b/>
                <w:sz w:val="6"/>
                <w:szCs w:val="6"/>
              </w:rPr>
            </w:pPr>
          </w:p>
        </w:tc>
        <w:tc>
          <w:tcPr>
            <w:tcW w:w="1106" w:type="dxa"/>
            <w:tcBorders>
              <w:top w:val="double" w:sz="4" w:space="0" w:color="auto"/>
              <w:bottom w:val="nil"/>
            </w:tcBorders>
          </w:tcPr>
          <w:p w:rsidR="00CA1BBA" w:rsidRPr="00F81F64" w:rsidRDefault="004D2199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9" w:type="dxa"/>
            <w:tcBorders>
              <w:top w:val="double" w:sz="4" w:space="0" w:color="auto"/>
              <w:bottom w:val="nil"/>
            </w:tcBorders>
          </w:tcPr>
          <w:p w:rsidR="00CA1BBA" w:rsidRPr="00F81F64" w:rsidRDefault="004D2199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</w:tcBorders>
          </w:tcPr>
          <w:p w:rsidR="00CA1BBA" w:rsidRPr="00F81F64" w:rsidRDefault="004D2199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</w:tcBorders>
          </w:tcPr>
          <w:p w:rsidR="00CA1BBA" w:rsidRPr="00F81F64" w:rsidRDefault="004D2199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</w:tcBorders>
          </w:tcPr>
          <w:p w:rsidR="00CA1BBA" w:rsidRPr="00F81F64" w:rsidRDefault="004D2199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  <w:right w:val="double" w:sz="4" w:space="0" w:color="auto"/>
            </w:tcBorders>
          </w:tcPr>
          <w:p w:rsidR="00CA1BBA" w:rsidRPr="00F81F64" w:rsidRDefault="004D2199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05" w:type="dxa"/>
            <w:tcBorders>
              <w:top w:val="double" w:sz="4" w:space="0" w:color="auto"/>
              <w:left w:val="double" w:sz="4" w:space="0" w:color="auto"/>
              <w:bottom w:val="nil"/>
            </w:tcBorders>
          </w:tcPr>
          <w:p w:rsidR="00CA1BBA" w:rsidRPr="00F81F64" w:rsidRDefault="004D2199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</w:tcBorders>
          </w:tcPr>
          <w:p w:rsidR="00CA1BBA" w:rsidRPr="00F81F64" w:rsidRDefault="004D2199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</w:tcBorders>
          </w:tcPr>
          <w:p w:rsidR="00CA1BBA" w:rsidRPr="00F81F64" w:rsidRDefault="004D2199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06" w:type="dxa"/>
            <w:tcBorders>
              <w:top w:val="double" w:sz="4" w:space="0" w:color="auto"/>
              <w:bottom w:val="nil"/>
            </w:tcBorders>
          </w:tcPr>
          <w:p w:rsidR="00CA1BBA" w:rsidRPr="00F81F64" w:rsidRDefault="004D2199" w:rsidP="00E429DE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  <w:right w:val="double" w:sz="4" w:space="0" w:color="auto"/>
            </w:tcBorders>
          </w:tcPr>
          <w:p w:rsidR="00CA1BBA" w:rsidRPr="00F81F64" w:rsidRDefault="004D2199" w:rsidP="005B5DE2">
            <w:pPr>
              <w:jc w:val="right"/>
              <w:rPr>
                <w:b/>
                <w:sz w:val="11"/>
                <w:szCs w:val="11"/>
              </w:rPr>
            </w:pPr>
          </w:p>
        </w:tc>
      </w:tr>
      <w:tr w:rsidR="0076173B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4D2199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01</w:t>
            </w:r>
          </w:p>
        </w:tc>
        <w:tc>
          <w:tcPr>
            <w:tcW w:w="3238" w:type="dxa"/>
            <w:tcBorders>
              <w:top w:val="nil"/>
              <w:bottom w:val="nil"/>
            </w:tcBorders>
          </w:tcPr>
          <w:p w:rsidR="0076173B" w:rsidRDefault="004D2199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RELAZIONI INTERNAZIONALI E COOPERAZIONE ALLO SVILUPPO</w:t>
            </w:r>
          </w:p>
          <w:p w:rsidR="0076173B" w:rsidRPr="0048559A" w:rsidRDefault="004D2199" w:rsidP="00CA5899">
            <w:pPr>
              <w:rPr>
                <w:sz w:val="6"/>
                <w:szCs w:val="6"/>
              </w:rPr>
            </w:pP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9" w:type="dxa"/>
            <w:tcBorders>
              <w:top w:val="nil"/>
              <w:bottom w:val="nil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5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4D2199" w:rsidP="00C61270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D6158E" w:rsidRPr="004D78FD">
        <w:trPr>
          <w:cantSplit/>
          <w:trHeight w:val="258"/>
        </w:trPr>
        <w:tc>
          <w:tcPr>
            <w:tcW w:w="468" w:type="dxa"/>
            <w:tcBorders>
              <w:top w:val="nil"/>
              <w:left w:val="double" w:sz="4" w:space="0" w:color="auto"/>
              <w:bottom w:val="double" w:sz="4" w:space="0" w:color="auto"/>
            </w:tcBorders>
          </w:tcPr>
          <w:p w:rsidR="00D6158E" w:rsidRPr="004D78FD" w:rsidRDefault="004D2199" w:rsidP="00464F67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4D2199" w:rsidP="00464F67">
            <w:pPr>
              <w:jc w:val="center"/>
              <w:rPr>
                <w:b/>
                <w:sz w:val="11"/>
                <w:szCs w:val="11"/>
              </w:rPr>
            </w:pPr>
          </w:p>
        </w:tc>
        <w:tc>
          <w:tcPr>
            <w:tcW w:w="3240" w:type="dxa"/>
            <w:tcBorders>
              <w:top w:val="nil"/>
              <w:bottom w:val="double" w:sz="4" w:space="0" w:color="auto"/>
            </w:tcBorders>
          </w:tcPr>
          <w:p w:rsidR="00D6158E" w:rsidRPr="004D78FD" w:rsidRDefault="004D2199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Default="004D2199" w:rsidP="00464F67">
            <w:pPr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Totale Missione 19 - RELAZIONI INTERNAZIONALI</w:t>
            </w:r>
          </w:p>
          <w:p w:rsidR="00D6158E" w:rsidRPr="001A7174" w:rsidRDefault="004D2199" w:rsidP="00464F67">
            <w:pPr>
              <w:rPr>
                <w:b/>
                <w:sz w:val="6"/>
                <w:szCs w:val="6"/>
              </w:rPr>
            </w:pPr>
          </w:p>
        </w:tc>
        <w:tc>
          <w:tcPr>
            <w:tcW w:w="1104" w:type="dxa"/>
            <w:tcBorders>
              <w:top w:val="nil"/>
              <w:bottom w:val="double" w:sz="4" w:space="0" w:color="auto"/>
            </w:tcBorders>
          </w:tcPr>
          <w:p w:rsidR="00D6158E" w:rsidRPr="004D78FD" w:rsidRDefault="004D2199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4D2199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9" w:type="dxa"/>
            <w:tcBorders>
              <w:top w:val="nil"/>
              <w:bottom w:val="double" w:sz="4" w:space="0" w:color="auto"/>
            </w:tcBorders>
          </w:tcPr>
          <w:p w:rsidR="00D6158E" w:rsidRPr="004D78FD" w:rsidRDefault="004D2199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4D2199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</w:tcBorders>
          </w:tcPr>
          <w:p w:rsidR="00D6158E" w:rsidRPr="004D78FD" w:rsidRDefault="004D2199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4D2199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</w:tcBorders>
          </w:tcPr>
          <w:p w:rsidR="00D6158E" w:rsidRPr="004D78FD" w:rsidRDefault="004D2199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4D2199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</w:tcBorders>
          </w:tcPr>
          <w:p w:rsidR="00D6158E" w:rsidRPr="004D78FD" w:rsidRDefault="004D2199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4D2199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  <w:right w:val="double" w:sz="4" w:space="0" w:color="auto"/>
            </w:tcBorders>
          </w:tcPr>
          <w:p w:rsidR="00D6158E" w:rsidRPr="004D78FD" w:rsidRDefault="004D2199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4D2199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05" w:type="dxa"/>
            <w:tcBorders>
              <w:top w:val="nil"/>
              <w:left w:val="double" w:sz="4" w:space="0" w:color="auto"/>
              <w:bottom w:val="double" w:sz="4" w:space="0" w:color="auto"/>
            </w:tcBorders>
          </w:tcPr>
          <w:p w:rsidR="00D6158E" w:rsidRPr="004D78FD" w:rsidRDefault="004D2199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4D2199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</w:tcBorders>
          </w:tcPr>
          <w:p w:rsidR="00D6158E" w:rsidRPr="004D78FD" w:rsidRDefault="004D2199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4D2199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</w:tcBorders>
          </w:tcPr>
          <w:p w:rsidR="00D6158E" w:rsidRPr="004D78FD" w:rsidRDefault="004D2199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4D2199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06" w:type="dxa"/>
            <w:tcBorders>
              <w:top w:val="nil"/>
              <w:bottom w:val="double" w:sz="4" w:space="0" w:color="auto"/>
            </w:tcBorders>
          </w:tcPr>
          <w:p w:rsidR="00D6158E" w:rsidRPr="004D78FD" w:rsidRDefault="004D2199" w:rsidP="00C80031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4D2199" w:rsidP="00C80031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  <w:right w:val="double" w:sz="4" w:space="0" w:color="auto"/>
            </w:tcBorders>
          </w:tcPr>
          <w:p w:rsidR="00D6158E" w:rsidRPr="004D78FD" w:rsidRDefault="004D2199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4D2199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</w:tr>
      <w:tr w:rsidR="00CA1BBA" w:rsidRPr="00F81F64">
        <w:trPr>
          <w:cantSplit/>
          <w:trHeight w:val="288"/>
        </w:trPr>
        <w:tc>
          <w:tcPr>
            <w:tcW w:w="468" w:type="dxa"/>
            <w:tcBorders>
              <w:top w:val="double" w:sz="4" w:space="0" w:color="auto"/>
              <w:left w:val="double" w:sz="4" w:space="0" w:color="auto"/>
              <w:bottom w:val="nil"/>
            </w:tcBorders>
          </w:tcPr>
          <w:p w:rsidR="00CA1BBA" w:rsidRPr="004D78FD" w:rsidRDefault="004D2199" w:rsidP="005B5DE2">
            <w:pPr>
              <w:jc w:val="center"/>
              <w:rPr>
                <w:b/>
                <w:sz w:val="6"/>
                <w:szCs w:val="6"/>
              </w:rPr>
            </w:pPr>
          </w:p>
          <w:p w:rsidR="00CA1BBA" w:rsidRPr="00F81F64" w:rsidRDefault="004D2199" w:rsidP="005B5DE2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20</w:t>
            </w:r>
          </w:p>
        </w:tc>
        <w:tc>
          <w:tcPr>
            <w:tcW w:w="3238" w:type="dxa"/>
            <w:tcBorders>
              <w:top w:val="double" w:sz="4" w:space="0" w:color="auto"/>
              <w:bottom w:val="nil"/>
            </w:tcBorders>
          </w:tcPr>
          <w:p w:rsidR="00CA1BBA" w:rsidRPr="004D78FD" w:rsidRDefault="004D2199" w:rsidP="00CA5899">
            <w:pPr>
              <w:rPr>
                <w:b/>
                <w:sz w:val="6"/>
                <w:szCs w:val="6"/>
              </w:rPr>
            </w:pPr>
          </w:p>
          <w:p w:rsidR="00CA1BBA" w:rsidRDefault="004D2199" w:rsidP="00CA5899">
            <w:pPr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Missione 20 - FONDI E ACCANTONAMENTI</w:t>
            </w:r>
          </w:p>
          <w:p w:rsidR="00CA1BBA" w:rsidRPr="001B1FC3" w:rsidRDefault="004D2199" w:rsidP="00CA5899">
            <w:pPr>
              <w:rPr>
                <w:b/>
                <w:sz w:val="6"/>
                <w:szCs w:val="6"/>
              </w:rPr>
            </w:pPr>
          </w:p>
        </w:tc>
        <w:tc>
          <w:tcPr>
            <w:tcW w:w="1106" w:type="dxa"/>
            <w:tcBorders>
              <w:top w:val="double" w:sz="4" w:space="0" w:color="auto"/>
              <w:bottom w:val="nil"/>
            </w:tcBorders>
          </w:tcPr>
          <w:p w:rsidR="00CA1BBA" w:rsidRPr="00F81F64" w:rsidRDefault="004D2199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9" w:type="dxa"/>
            <w:tcBorders>
              <w:top w:val="double" w:sz="4" w:space="0" w:color="auto"/>
              <w:bottom w:val="nil"/>
            </w:tcBorders>
          </w:tcPr>
          <w:p w:rsidR="00CA1BBA" w:rsidRPr="00F81F64" w:rsidRDefault="004D2199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</w:tcBorders>
          </w:tcPr>
          <w:p w:rsidR="00CA1BBA" w:rsidRPr="00F81F64" w:rsidRDefault="004D2199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</w:tcBorders>
          </w:tcPr>
          <w:p w:rsidR="00CA1BBA" w:rsidRPr="00F81F64" w:rsidRDefault="004D2199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</w:tcBorders>
          </w:tcPr>
          <w:p w:rsidR="00CA1BBA" w:rsidRPr="00F81F64" w:rsidRDefault="004D2199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  <w:right w:val="double" w:sz="4" w:space="0" w:color="auto"/>
            </w:tcBorders>
          </w:tcPr>
          <w:p w:rsidR="00CA1BBA" w:rsidRPr="00F81F64" w:rsidRDefault="004D2199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05" w:type="dxa"/>
            <w:tcBorders>
              <w:top w:val="double" w:sz="4" w:space="0" w:color="auto"/>
              <w:left w:val="double" w:sz="4" w:space="0" w:color="auto"/>
              <w:bottom w:val="nil"/>
            </w:tcBorders>
          </w:tcPr>
          <w:p w:rsidR="00CA1BBA" w:rsidRPr="00F81F64" w:rsidRDefault="004D2199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</w:tcBorders>
          </w:tcPr>
          <w:p w:rsidR="00CA1BBA" w:rsidRPr="00F81F64" w:rsidRDefault="004D2199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</w:tcBorders>
          </w:tcPr>
          <w:p w:rsidR="00CA1BBA" w:rsidRPr="00F81F64" w:rsidRDefault="004D2199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06" w:type="dxa"/>
            <w:tcBorders>
              <w:top w:val="double" w:sz="4" w:space="0" w:color="auto"/>
              <w:bottom w:val="nil"/>
            </w:tcBorders>
          </w:tcPr>
          <w:p w:rsidR="00CA1BBA" w:rsidRPr="00F81F64" w:rsidRDefault="004D2199" w:rsidP="00E429DE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  <w:right w:val="double" w:sz="4" w:space="0" w:color="auto"/>
            </w:tcBorders>
          </w:tcPr>
          <w:p w:rsidR="00CA1BBA" w:rsidRPr="00F81F64" w:rsidRDefault="004D2199" w:rsidP="005B5DE2">
            <w:pPr>
              <w:jc w:val="right"/>
              <w:rPr>
                <w:b/>
                <w:sz w:val="11"/>
                <w:szCs w:val="11"/>
              </w:rPr>
            </w:pPr>
          </w:p>
        </w:tc>
      </w:tr>
      <w:tr w:rsidR="0076173B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4D2199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01</w:t>
            </w:r>
          </w:p>
        </w:tc>
        <w:tc>
          <w:tcPr>
            <w:tcW w:w="3238" w:type="dxa"/>
            <w:tcBorders>
              <w:top w:val="nil"/>
              <w:bottom w:val="nil"/>
            </w:tcBorders>
          </w:tcPr>
          <w:p w:rsidR="0076173B" w:rsidRDefault="004D2199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FONDO DI RISERVA</w:t>
            </w:r>
          </w:p>
          <w:p w:rsidR="0076173B" w:rsidRPr="0048559A" w:rsidRDefault="004D2199" w:rsidP="00CA5899">
            <w:pPr>
              <w:rPr>
                <w:sz w:val="6"/>
                <w:szCs w:val="6"/>
              </w:rPr>
            </w:pP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9" w:type="dxa"/>
            <w:tcBorders>
              <w:top w:val="nil"/>
              <w:bottom w:val="nil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5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4D2199" w:rsidP="00C61270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76173B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4D2199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02</w:t>
            </w:r>
          </w:p>
        </w:tc>
        <w:tc>
          <w:tcPr>
            <w:tcW w:w="3238" w:type="dxa"/>
            <w:tcBorders>
              <w:top w:val="nil"/>
              <w:bottom w:val="nil"/>
            </w:tcBorders>
          </w:tcPr>
          <w:p w:rsidR="0076173B" w:rsidRDefault="004D2199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FONDO CREDITI DI DUBBIA ESIGIBILITA'</w:t>
            </w:r>
          </w:p>
          <w:p w:rsidR="0076173B" w:rsidRPr="0048559A" w:rsidRDefault="004D2199" w:rsidP="00CA5899">
            <w:pPr>
              <w:rPr>
                <w:sz w:val="6"/>
                <w:szCs w:val="6"/>
              </w:rPr>
            </w:pP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9" w:type="dxa"/>
            <w:tcBorders>
              <w:top w:val="nil"/>
              <w:bottom w:val="nil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5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4D2199" w:rsidP="00C61270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76173B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4D2199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03</w:t>
            </w:r>
          </w:p>
        </w:tc>
        <w:tc>
          <w:tcPr>
            <w:tcW w:w="3238" w:type="dxa"/>
            <w:tcBorders>
              <w:top w:val="nil"/>
              <w:bottom w:val="nil"/>
            </w:tcBorders>
          </w:tcPr>
          <w:p w:rsidR="0076173B" w:rsidRDefault="004D2199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ALTRI FONDI</w:t>
            </w:r>
          </w:p>
          <w:p w:rsidR="0076173B" w:rsidRPr="0048559A" w:rsidRDefault="004D2199" w:rsidP="00CA5899">
            <w:pPr>
              <w:rPr>
                <w:sz w:val="6"/>
                <w:szCs w:val="6"/>
              </w:rPr>
            </w:pP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9" w:type="dxa"/>
            <w:tcBorders>
              <w:top w:val="nil"/>
              <w:bottom w:val="nil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5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4D2199" w:rsidP="00C61270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4D219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D6158E" w:rsidRPr="004D78FD">
        <w:trPr>
          <w:cantSplit/>
          <w:trHeight w:val="258"/>
        </w:trPr>
        <w:tc>
          <w:tcPr>
            <w:tcW w:w="468" w:type="dxa"/>
            <w:tcBorders>
              <w:top w:val="nil"/>
              <w:left w:val="double" w:sz="4" w:space="0" w:color="auto"/>
              <w:bottom w:val="double" w:sz="4" w:space="0" w:color="auto"/>
            </w:tcBorders>
          </w:tcPr>
          <w:p w:rsidR="00D6158E" w:rsidRPr="004D78FD" w:rsidRDefault="004D2199" w:rsidP="00464F67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4D2199" w:rsidP="00464F67">
            <w:pPr>
              <w:jc w:val="center"/>
              <w:rPr>
                <w:b/>
                <w:sz w:val="11"/>
                <w:szCs w:val="11"/>
              </w:rPr>
            </w:pPr>
          </w:p>
        </w:tc>
        <w:tc>
          <w:tcPr>
            <w:tcW w:w="3240" w:type="dxa"/>
            <w:tcBorders>
              <w:top w:val="nil"/>
              <w:bottom w:val="double" w:sz="4" w:space="0" w:color="auto"/>
            </w:tcBorders>
          </w:tcPr>
          <w:p w:rsidR="00D6158E" w:rsidRPr="004D78FD" w:rsidRDefault="004D2199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Default="004D2199" w:rsidP="00464F67">
            <w:pPr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Totale Missione 20 - FONDI E ACCANTONAMENTI</w:t>
            </w:r>
          </w:p>
          <w:p w:rsidR="00D6158E" w:rsidRPr="001A7174" w:rsidRDefault="004D2199" w:rsidP="00464F67">
            <w:pPr>
              <w:rPr>
                <w:b/>
                <w:sz w:val="6"/>
                <w:szCs w:val="6"/>
              </w:rPr>
            </w:pPr>
          </w:p>
        </w:tc>
        <w:tc>
          <w:tcPr>
            <w:tcW w:w="1104" w:type="dxa"/>
            <w:tcBorders>
              <w:top w:val="nil"/>
              <w:bottom w:val="double" w:sz="4" w:space="0" w:color="auto"/>
            </w:tcBorders>
          </w:tcPr>
          <w:p w:rsidR="00D6158E" w:rsidRPr="004D78FD" w:rsidRDefault="004D2199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4D2199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9" w:type="dxa"/>
            <w:tcBorders>
              <w:top w:val="nil"/>
              <w:bottom w:val="double" w:sz="4" w:space="0" w:color="auto"/>
            </w:tcBorders>
          </w:tcPr>
          <w:p w:rsidR="00D6158E" w:rsidRPr="004D78FD" w:rsidRDefault="004D2199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4D2199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</w:tcBorders>
          </w:tcPr>
          <w:p w:rsidR="00D6158E" w:rsidRPr="004D78FD" w:rsidRDefault="004D2199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4D2199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</w:tcBorders>
          </w:tcPr>
          <w:p w:rsidR="00D6158E" w:rsidRPr="004D78FD" w:rsidRDefault="004D2199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4D2199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</w:tcBorders>
          </w:tcPr>
          <w:p w:rsidR="00D6158E" w:rsidRPr="004D78FD" w:rsidRDefault="004D2199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4D2199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  <w:right w:val="double" w:sz="4" w:space="0" w:color="auto"/>
            </w:tcBorders>
          </w:tcPr>
          <w:p w:rsidR="00D6158E" w:rsidRPr="004D78FD" w:rsidRDefault="004D2199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4D2199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05" w:type="dxa"/>
            <w:tcBorders>
              <w:top w:val="nil"/>
              <w:left w:val="double" w:sz="4" w:space="0" w:color="auto"/>
              <w:bottom w:val="double" w:sz="4" w:space="0" w:color="auto"/>
            </w:tcBorders>
          </w:tcPr>
          <w:p w:rsidR="00D6158E" w:rsidRPr="004D78FD" w:rsidRDefault="004D2199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4D2199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</w:tcBorders>
          </w:tcPr>
          <w:p w:rsidR="00D6158E" w:rsidRPr="004D78FD" w:rsidRDefault="004D2199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4D2199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</w:tcBorders>
          </w:tcPr>
          <w:p w:rsidR="00D6158E" w:rsidRPr="004D78FD" w:rsidRDefault="004D2199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4D2199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06" w:type="dxa"/>
            <w:tcBorders>
              <w:top w:val="nil"/>
              <w:bottom w:val="double" w:sz="4" w:space="0" w:color="auto"/>
            </w:tcBorders>
          </w:tcPr>
          <w:p w:rsidR="00D6158E" w:rsidRPr="004D78FD" w:rsidRDefault="004D2199" w:rsidP="00C80031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4D2199" w:rsidP="00C80031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  <w:right w:val="double" w:sz="4" w:space="0" w:color="auto"/>
            </w:tcBorders>
          </w:tcPr>
          <w:p w:rsidR="00D6158E" w:rsidRPr="004D78FD" w:rsidRDefault="004D2199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4D2199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</w:tr>
      <w:tr w:rsidR="00D6158E" w:rsidRPr="004D78FD">
        <w:trPr>
          <w:cantSplit/>
          <w:trHeight w:val="258"/>
        </w:trPr>
        <w:tc>
          <w:tcPr>
            <w:tcW w:w="468" w:type="dxa"/>
            <w:tcBorders>
              <w:top w:val="nil"/>
              <w:left w:val="double" w:sz="4" w:space="0" w:color="auto"/>
              <w:bottom w:val="double" w:sz="4" w:space="0" w:color="auto"/>
            </w:tcBorders>
          </w:tcPr>
          <w:p w:rsidR="00D6158E" w:rsidRPr="004D78FD" w:rsidRDefault="004D2199" w:rsidP="00464F67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4D2199" w:rsidP="00464F67">
            <w:pPr>
              <w:jc w:val="center"/>
              <w:rPr>
                <w:b/>
                <w:sz w:val="11"/>
                <w:szCs w:val="11"/>
              </w:rPr>
            </w:pPr>
          </w:p>
        </w:tc>
        <w:tc>
          <w:tcPr>
            <w:tcW w:w="3240" w:type="dxa"/>
            <w:tcBorders>
              <w:top w:val="nil"/>
              <w:bottom w:val="double" w:sz="4" w:space="0" w:color="auto"/>
            </w:tcBorders>
          </w:tcPr>
          <w:p w:rsidR="00D6158E" w:rsidRPr="004D78FD" w:rsidRDefault="004D2199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Default="004D2199" w:rsidP="00464F67">
            <w:pPr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Totale macroaggregati</w:t>
            </w:r>
          </w:p>
          <w:p w:rsidR="00D6158E" w:rsidRPr="001A7174" w:rsidRDefault="004D2199" w:rsidP="00464F67">
            <w:pPr>
              <w:rPr>
                <w:b/>
                <w:sz w:val="6"/>
                <w:szCs w:val="6"/>
              </w:rPr>
            </w:pPr>
          </w:p>
        </w:tc>
        <w:tc>
          <w:tcPr>
            <w:tcW w:w="1104" w:type="dxa"/>
            <w:tcBorders>
              <w:top w:val="nil"/>
              <w:bottom w:val="double" w:sz="4" w:space="0" w:color="auto"/>
            </w:tcBorders>
          </w:tcPr>
          <w:p w:rsidR="00D6158E" w:rsidRPr="004D78FD" w:rsidRDefault="004D2199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4D2199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9" w:type="dxa"/>
            <w:tcBorders>
              <w:top w:val="nil"/>
              <w:bottom w:val="double" w:sz="4" w:space="0" w:color="auto"/>
            </w:tcBorders>
          </w:tcPr>
          <w:p w:rsidR="00D6158E" w:rsidRPr="004D78FD" w:rsidRDefault="004D2199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4D2199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42.566,00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</w:tcBorders>
          </w:tcPr>
          <w:p w:rsidR="00D6158E" w:rsidRPr="004D78FD" w:rsidRDefault="004D2199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4D2199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</w:tcBorders>
          </w:tcPr>
          <w:p w:rsidR="00D6158E" w:rsidRPr="004D78FD" w:rsidRDefault="004D2199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4D2199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</w:tcBorders>
          </w:tcPr>
          <w:p w:rsidR="00D6158E" w:rsidRPr="004D78FD" w:rsidRDefault="004D2199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4D2199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  <w:right w:val="double" w:sz="4" w:space="0" w:color="auto"/>
            </w:tcBorders>
          </w:tcPr>
          <w:p w:rsidR="00D6158E" w:rsidRPr="004D78FD" w:rsidRDefault="004D2199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4D2199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42.566,00</w:t>
            </w:r>
          </w:p>
        </w:tc>
        <w:tc>
          <w:tcPr>
            <w:tcW w:w="1105" w:type="dxa"/>
            <w:tcBorders>
              <w:top w:val="nil"/>
              <w:left w:val="double" w:sz="4" w:space="0" w:color="auto"/>
              <w:bottom w:val="double" w:sz="4" w:space="0" w:color="auto"/>
            </w:tcBorders>
          </w:tcPr>
          <w:p w:rsidR="00D6158E" w:rsidRPr="004D78FD" w:rsidRDefault="004D2199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4D2199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</w:tcBorders>
          </w:tcPr>
          <w:p w:rsidR="00D6158E" w:rsidRPr="004D78FD" w:rsidRDefault="004D2199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4D2199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</w:tcBorders>
          </w:tcPr>
          <w:p w:rsidR="00D6158E" w:rsidRPr="004D78FD" w:rsidRDefault="004D2199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4D2199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06" w:type="dxa"/>
            <w:tcBorders>
              <w:top w:val="nil"/>
              <w:bottom w:val="double" w:sz="4" w:space="0" w:color="auto"/>
            </w:tcBorders>
          </w:tcPr>
          <w:p w:rsidR="00D6158E" w:rsidRPr="004D78FD" w:rsidRDefault="004D2199" w:rsidP="00C80031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4D2199" w:rsidP="00C80031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  <w:right w:val="double" w:sz="4" w:space="0" w:color="auto"/>
            </w:tcBorders>
          </w:tcPr>
          <w:p w:rsidR="00D6158E" w:rsidRPr="004D78FD" w:rsidRDefault="004D2199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4D2199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</w:tr>
    </w:tbl>
    <w:p w:rsidR="004D2199" w:rsidRDefault="004D2199"/>
    <w:sectPr w:rsidR="004D2199" w:rsidSect="009A0535">
      <w:headerReference w:type="default" r:id="rId6"/>
      <w:pgSz w:w="16838" w:h="11906" w:orient="landscape"/>
      <w:pgMar w:top="357" w:right="641" w:bottom="357" w:left="539" w:header="720" w:footer="72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D2199" w:rsidRDefault="004D2199">
      <w:r>
        <w:separator/>
      </w:r>
    </w:p>
  </w:endnote>
  <w:endnote w:type="continuationSeparator" w:id="0">
    <w:p w:rsidR="004D2199" w:rsidRDefault="004D21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D2199" w:rsidRDefault="004D2199">
      <w:r>
        <w:separator/>
      </w:r>
    </w:p>
  </w:footnote>
  <w:footnote w:type="continuationSeparator" w:id="0">
    <w:p w:rsidR="004D2199" w:rsidRDefault="004D219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Grigliatabella"/>
      <w:tblW w:w="15941" w:type="dxa"/>
      <w:tblLayout w:type="fixed"/>
      <w:tblLook w:val="01E0" w:firstRow="1" w:lastRow="1" w:firstColumn="1" w:lastColumn="1" w:noHBand="0" w:noVBand="0"/>
    </w:tblPr>
    <w:tblGrid>
      <w:gridCol w:w="15941"/>
    </w:tblGrid>
    <w:tr w:rsidR="005B5DE2" w:rsidRPr="00190A69">
      <w:tc>
        <w:tcPr>
          <w:tcW w:w="15941" w:type="dxa"/>
          <w:tcBorders>
            <w:top w:val="nil"/>
            <w:left w:val="nil"/>
            <w:bottom w:val="nil"/>
            <w:right w:val="nil"/>
          </w:tcBorders>
        </w:tcPr>
        <w:p w:rsidR="005B5DE2" w:rsidRPr="00190A69" w:rsidRDefault="004D2199" w:rsidP="005B5DE2">
          <w:pPr>
            <w:jc w:val="center"/>
            <w:rPr>
              <w:rFonts w:ascii="Verdana" w:hAnsi="Verdana"/>
              <w:sz w:val="20"/>
              <w:szCs w:val="20"/>
            </w:rPr>
          </w:pPr>
          <w:r>
            <w:rPr>
              <w:rFonts w:ascii="Verdana" w:hAnsi="Verdana"/>
              <w:noProof/>
              <w:sz w:val="20"/>
              <w:szCs w:val="20"/>
            </w:rPr>
            <w:t>SPESE PER MISSIONI, PROGRAMMI E MACROAGGREGATI</w:t>
          </w:r>
        </w:p>
        <w:p w:rsidR="005B5DE2" w:rsidRPr="00190A69" w:rsidRDefault="004D2199" w:rsidP="005B5DE2">
          <w:pPr>
            <w:jc w:val="center"/>
            <w:rPr>
              <w:rFonts w:ascii="Verdana" w:hAnsi="Verdana"/>
              <w:sz w:val="20"/>
              <w:szCs w:val="20"/>
            </w:rPr>
          </w:pPr>
          <w:r w:rsidRPr="00190A69">
            <w:rPr>
              <w:rFonts w:ascii="Verdana" w:hAnsi="Verdana"/>
              <w:sz w:val="20"/>
              <w:szCs w:val="20"/>
            </w:rPr>
            <w:t xml:space="preserve">SPESE </w:t>
          </w:r>
          <w:r>
            <w:rPr>
              <w:rFonts w:ascii="Verdana" w:hAnsi="Verdana"/>
              <w:sz w:val="20"/>
              <w:szCs w:val="20"/>
            </w:rPr>
            <w:t>IN CONTO CAPITALE E SPESE PER INCREMENTO DI ATTIVITA’ FINANZIARIE</w:t>
          </w:r>
          <w:r w:rsidRPr="00190A69">
            <w:rPr>
              <w:rFonts w:ascii="Verdana" w:hAnsi="Verdana"/>
              <w:sz w:val="20"/>
              <w:szCs w:val="20"/>
            </w:rPr>
            <w:t xml:space="preserve"> – </w:t>
          </w:r>
          <w:r>
            <w:rPr>
              <w:rFonts w:ascii="Verdana" w:hAnsi="Verdana"/>
              <w:noProof/>
              <w:sz w:val="20"/>
              <w:szCs w:val="20"/>
            </w:rPr>
            <w:t>PREVISIONI DI COMPETENZA</w:t>
          </w:r>
        </w:p>
        <w:p w:rsidR="005B5DE2" w:rsidRPr="00190A69" w:rsidRDefault="004D2199" w:rsidP="005B5DE2">
          <w:pPr>
            <w:jc w:val="center"/>
            <w:rPr>
              <w:rFonts w:ascii="Verdana" w:hAnsi="Verdana"/>
              <w:sz w:val="20"/>
              <w:szCs w:val="20"/>
            </w:rPr>
          </w:pPr>
          <w:r>
            <w:rPr>
              <w:rFonts w:ascii="Verdana" w:hAnsi="Verdana"/>
              <w:noProof/>
              <w:sz w:val="20"/>
              <w:szCs w:val="20"/>
            </w:rPr>
            <w:t>ESERCIZIO FINANZIARIO 2020</w:t>
          </w:r>
        </w:p>
      </w:tc>
    </w:tr>
    <w:tr w:rsidR="005B5DE2" w:rsidRPr="005B5DE2">
      <w:tc>
        <w:tcPr>
          <w:tcW w:w="15941" w:type="dxa"/>
          <w:tcBorders>
            <w:top w:val="nil"/>
            <w:left w:val="nil"/>
            <w:bottom w:val="nil"/>
            <w:right w:val="nil"/>
          </w:tcBorders>
        </w:tcPr>
        <w:p w:rsidR="005B5DE2" w:rsidRPr="005B5DE2" w:rsidRDefault="004D2199" w:rsidP="005B5DE2">
          <w:pPr>
            <w:jc w:val="right"/>
            <w:rPr>
              <w:rFonts w:ascii="Verdana" w:hAnsi="Verdana"/>
              <w:sz w:val="11"/>
              <w:szCs w:val="11"/>
            </w:rPr>
          </w:pPr>
          <w:r w:rsidRPr="005B5DE2">
            <w:rPr>
              <w:rFonts w:ascii="Verdana" w:hAnsi="Verdana"/>
              <w:sz w:val="11"/>
              <w:szCs w:val="11"/>
            </w:rPr>
            <w:t xml:space="preserve">Pag. </w:t>
          </w:r>
          <w:r>
            <w:rPr>
              <w:rFonts w:ascii="Verdana" w:hAnsi="Verdana"/>
              <w:sz w:val="11"/>
              <w:szCs w:val="11"/>
            </w:rPr>
            <w:fldChar w:fldCharType="begin"/>
          </w:r>
          <w:r>
            <w:rPr>
              <w:rFonts w:ascii="Verdana" w:hAnsi="Verdana"/>
              <w:sz w:val="11"/>
              <w:szCs w:val="11"/>
            </w:rPr>
            <w:instrText xml:space="preserve"> PAGE  \* Arabic  \* MERGEFORMAT </w:instrText>
          </w:r>
          <w:r>
            <w:rPr>
              <w:rFonts w:ascii="Verdana" w:hAnsi="Verdana"/>
              <w:sz w:val="11"/>
              <w:szCs w:val="11"/>
            </w:rPr>
            <w:fldChar w:fldCharType="separate"/>
          </w:r>
          <w:r w:rsidR="00A07AE9">
            <w:rPr>
              <w:rFonts w:ascii="Verdana" w:hAnsi="Verdana"/>
              <w:noProof/>
              <w:sz w:val="11"/>
              <w:szCs w:val="11"/>
            </w:rPr>
            <w:t>4</w:t>
          </w:r>
          <w:r>
            <w:rPr>
              <w:rFonts w:ascii="Verdana" w:hAnsi="Verdana"/>
              <w:sz w:val="11"/>
              <w:szCs w:val="11"/>
            </w:rPr>
            <w:fldChar w:fldCharType="end"/>
          </w: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0DD6"/>
    <w:rsid w:val="00160DD6"/>
    <w:rsid w:val="00251A45"/>
    <w:rsid w:val="00437EA3"/>
    <w:rsid w:val="004D2199"/>
    <w:rsid w:val="008B6FD8"/>
    <w:rsid w:val="008F0183"/>
    <w:rsid w:val="009A0535"/>
    <w:rsid w:val="00A07AE9"/>
    <w:rsid w:val="00A21ED5"/>
    <w:rsid w:val="00CF63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C446098C-98B8-40EB-83FA-0B477F977F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Pr>
      <w:sz w:val="24"/>
      <w:szCs w:val="24"/>
    </w:rPr>
  </w:style>
  <w:style w:type="paragraph" w:styleId="Titolo2">
    <w:name w:val="heading 2"/>
    <w:basedOn w:val="Normale"/>
    <w:next w:val="Normale"/>
    <w:qFormat/>
    <w:pPr>
      <w:keepNext/>
      <w:outlineLvl w:val="1"/>
    </w:pPr>
    <w:rPr>
      <w:rFonts w:ascii="Arial Narrow" w:hAnsi="Arial Narrow"/>
      <w:b/>
      <w:sz w:val="32"/>
    </w:rPr>
  </w:style>
  <w:style w:type="paragraph" w:styleId="Titolo3">
    <w:name w:val="heading 3"/>
    <w:basedOn w:val="Normale"/>
    <w:next w:val="Normale"/>
    <w:qFormat/>
    <w:pPr>
      <w:keepNext/>
      <w:outlineLvl w:val="2"/>
    </w:pPr>
    <w:rPr>
      <w:b/>
      <w:sz w:val="22"/>
      <w:lang w:val="en-GB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</w:style>
  <w:style w:type="table" w:styleId="Grigliatabella">
    <w:name w:val="Table Grid"/>
    <w:basedOn w:val="Tabellanormale"/>
    <w:rsid w:val="00CA58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G:\work32\StampeWE\StampeW.do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StampeW.dot</Template>
  <TotalTime>0</TotalTime>
  <Pages>4</Pages>
  <Words>1717</Words>
  <Characters>9787</Characters>
  <Application>Microsoft Office Word</Application>
  <DocSecurity>0</DocSecurity>
  <Lines>81</Lines>
  <Paragraphs>22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Akros Informatica s.r.l.</Company>
  <LinksUpToDate>false</LinksUpToDate>
  <CharactersWithSpaces>11482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HrGest</dc:creator>
  <cp:keywords/>
  <dc:description/>
  <cp:lastModifiedBy>Amministrativo</cp:lastModifiedBy>
  <cp:revision>2</cp:revision>
  <dcterms:created xsi:type="dcterms:W3CDTF">2019-02-23T17:08:00Z</dcterms:created>
  <dcterms:modified xsi:type="dcterms:W3CDTF">2019-02-23T17:08:00Z</dcterms:modified>
</cp:coreProperties>
</file>